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245161" w14:textId="77777777" w:rsidR="007120C9" w:rsidRDefault="007120C9" w:rsidP="007120C9">
      <w:pPr>
        <w:pStyle w:val="Naslovobrazca"/>
      </w:pPr>
      <w:bookmarkStart w:id="0" w:name="_Toc145000252"/>
      <w:bookmarkStart w:id="1" w:name="_Toc156319840"/>
      <w:r w:rsidRPr="00D4533F">
        <w:t xml:space="preserve">VZOREC </w:t>
      </w:r>
      <w:r>
        <w:t>OKVIRNEGA SPORAZUMA</w:t>
      </w:r>
      <w:bookmarkEnd w:id="0"/>
      <w:bookmarkEnd w:id="1"/>
    </w:p>
    <w:p w14:paraId="1052E31D" w14:textId="77777777" w:rsidR="007120C9" w:rsidRDefault="007120C9" w:rsidP="007120C9">
      <w:pPr>
        <w:pStyle w:val="Brezrazmikov"/>
        <w:rPr>
          <w:b/>
          <w:bCs/>
          <w:sz w:val="20"/>
          <w:szCs w:val="20"/>
        </w:rPr>
      </w:pPr>
    </w:p>
    <w:p w14:paraId="56DF8016" w14:textId="4B2F43DE" w:rsidR="007120C9" w:rsidRPr="00655B35" w:rsidRDefault="007120C9" w:rsidP="007120C9">
      <w:pPr>
        <w:pStyle w:val="Brezrazmikov"/>
        <w:keepNext/>
        <w:rPr>
          <w:color w:val="000000" w:themeColor="text1"/>
          <w:sz w:val="20"/>
          <w:szCs w:val="20"/>
        </w:rPr>
      </w:pPr>
      <w:r w:rsidRPr="00655B35">
        <w:rPr>
          <w:b/>
          <w:bCs/>
          <w:color w:val="000000" w:themeColor="text1"/>
          <w:sz w:val="20"/>
          <w:szCs w:val="20"/>
        </w:rPr>
        <w:t>KOMUNALA SLOVENSKA BISTRICA podjetje za komunalne in druge storitve d.o.o.</w:t>
      </w:r>
      <w:r w:rsidRPr="00655B35">
        <w:rPr>
          <w:color w:val="000000" w:themeColor="text1"/>
          <w:sz w:val="20"/>
          <w:szCs w:val="20"/>
        </w:rPr>
        <w:t>, Ulica Pohorskega bataljona 12, 2310 Slovenska Bistrica, matična številka: 5073162000, ID št. za DDV: SI 32621213, IBAN: SI56 0443 0000 0394 225 (</w:t>
      </w:r>
      <w:r w:rsidR="004329F8">
        <w:rPr>
          <w:color w:val="000000" w:themeColor="text1"/>
          <w:sz w:val="20"/>
          <w:szCs w:val="20"/>
        </w:rPr>
        <w:t>OTP banki</w:t>
      </w:r>
      <w:r w:rsidRPr="00655B35">
        <w:rPr>
          <w:color w:val="000000" w:themeColor="text1"/>
          <w:sz w:val="20"/>
          <w:szCs w:val="20"/>
        </w:rPr>
        <w:t xml:space="preserve"> d.d.), ki jo zastopa direktor, Maksimiljan Tramšek inž. el., v nadaljevanju </w:t>
      </w:r>
      <w:r w:rsidRPr="00655B35">
        <w:rPr>
          <w:b/>
          <w:bCs/>
          <w:color w:val="000000" w:themeColor="text1"/>
          <w:sz w:val="20"/>
          <w:szCs w:val="20"/>
        </w:rPr>
        <w:t>NAROČNIK</w:t>
      </w:r>
    </w:p>
    <w:p w14:paraId="5741C0CE" w14:textId="77777777" w:rsidR="007120C9" w:rsidRPr="00655B35" w:rsidRDefault="007120C9" w:rsidP="007120C9">
      <w:pPr>
        <w:pStyle w:val="Brezrazmikov"/>
        <w:rPr>
          <w:color w:val="000000" w:themeColor="text1"/>
          <w:sz w:val="20"/>
          <w:szCs w:val="20"/>
        </w:rPr>
      </w:pPr>
    </w:p>
    <w:p w14:paraId="108E7F7F" w14:textId="77777777" w:rsidR="007120C9" w:rsidRPr="00655B35" w:rsidRDefault="007120C9" w:rsidP="007120C9">
      <w:pPr>
        <w:pStyle w:val="Brezrazmikov"/>
        <w:rPr>
          <w:color w:val="000000" w:themeColor="text1"/>
          <w:sz w:val="20"/>
          <w:szCs w:val="20"/>
        </w:rPr>
      </w:pPr>
      <w:r w:rsidRPr="00655B35">
        <w:rPr>
          <w:color w:val="000000" w:themeColor="text1"/>
          <w:sz w:val="20"/>
          <w:szCs w:val="20"/>
        </w:rPr>
        <w:t>in</w:t>
      </w:r>
    </w:p>
    <w:p w14:paraId="45BDEAC0" w14:textId="77777777" w:rsidR="007120C9" w:rsidRPr="00655B35" w:rsidRDefault="007120C9" w:rsidP="007120C9">
      <w:pPr>
        <w:pStyle w:val="Brezrazmikov"/>
        <w:rPr>
          <w:color w:val="000000" w:themeColor="text1"/>
          <w:sz w:val="20"/>
          <w:szCs w:val="20"/>
        </w:rPr>
      </w:pPr>
    </w:p>
    <w:p w14:paraId="0BE7C630" w14:textId="1B694E08" w:rsidR="007120C9" w:rsidRPr="00655B35" w:rsidRDefault="007120C9" w:rsidP="007120C9">
      <w:pPr>
        <w:pStyle w:val="Brezrazmikov"/>
        <w:rPr>
          <w:color w:val="000000" w:themeColor="text1"/>
          <w:sz w:val="20"/>
          <w:szCs w:val="20"/>
        </w:rPr>
      </w:pPr>
      <w:r w:rsidRPr="00655B35">
        <w:rPr>
          <w:b/>
          <w:bCs/>
          <w:color w:val="000000" w:themeColor="text1"/>
          <w:sz w:val="20"/>
          <w:szCs w:val="20"/>
          <w:highlight w:val="lightGray"/>
        </w:rPr>
        <w:t xml:space="preserve">NAZIV </w:t>
      </w:r>
      <w:r w:rsidRPr="00655B35">
        <w:rPr>
          <w:color w:val="000000" w:themeColor="text1"/>
          <w:sz w:val="20"/>
          <w:szCs w:val="20"/>
          <w:highlight w:val="lightGray"/>
        </w:rPr>
        <w:t xml:space="preserve">in sedež </w:t>
      </w:r>
      <w:r w:rsidR="00846987" w:rsidRPr="00846987">
        <w:rPr>
          <w:color w:val="000000" w:themeColor="text1"/>
          <w:sz w:val="20"/>
          <w:szCs w:val="20"/>
          <w:highlight w:val="lightGray"/>
        </w:rPr>
        <w:t>izvajalca</w:t>
      </w:r>
      <w:r w:rsidRPr="00655B35">
        <w:rPr>
          <w:color w:val="000000" w:themeColor="text1"/>
          <w:sz w:val="20"/>
          <w:szCs w:val="20"/>
        </w:rPr>
        <w:t xml:space="preserve">, matična številka: </w:t>
      </w:r>
      <w:r w:rsidRPr="00655B35">
        <w:rPr>
          <w:color w:val="000000" w:themeColor="text1"/>
          <w:sz w:val="20"/>
          <w:szCs w:val="20"/>
          <w:highlight w:val="lightGray"/>
        </w:rPr>
        <w:t>xxxxxxxxxx</w:t>
      </w:r>
      <w:r w:rsidRPr="00655B35">
        <w:rPr>
          <w:color w:val="000000" w:themeColor="text1"/>
          <w:sz w:val="20"/>
          <w:szCs w:val="20"/>
        </w:rPr>
        <w:t xml:space="preserve">, ID št. za DDV: SI </w:t>
      </w:r>
      <w:r w:rsidRPr="00655B35">
        <w:rPr>
          <w:color w:val="000000" w:themeColor="text1"/>
          <w:sz w:val="20"/>
          <w:szCs w:val="20"/>
          <w:highlight w:val="lightGray"/>
        </w:rPr>
        <w:t>xxxxxxxx</w:t>
      </w:r>
      <w:r w:rsidRPr="00655B35">
        <w:rPr>
          <w:color w:val="000000" w:themeColor="text1"/>
          <w:sz w:val="20"/>
          <w:szCs w:val="20"/>
        </w:rPr>
        <w:t xml:space="preserve">, IBAN: </w:t>
      </w:r>
      <w:r w:rsidRPr="00655B35">
        <w:rPr>
          <w:color w:val="000000" w:themeColor="text1"/>
          <w:sz w:val="20"/>
          <w:szCs w:val="20"/>
          <w:highlight w:val="lightGray"/>
        </w:rPr>
        <w:t>xxxx xxxx xxxx xxxx xxx</w:t>
      </w:r>
      <w:r w:rsidRPr="00655B35">
        <w:rPr>
          <w:color w:val="000000" w:themeColor="text1"/>
          <w:sz w:val="20"/>
          <w:szCs w:val="20"/>
        </w:rPr>
        <w:t xml:space="preserve"> (</w:t>
      </w:r>
      <w:r w:rsidRPr="00655B35">
        <w:rPr>
          <w:color w:val="000000" w:themeColor="text1"/>
          <w:sz w:val="20"/>
          <w:szCs w:val="20"/>
          <w:highlight w:val="lightGray"/>
        </w:rPr>
        <w:t>naziv banke</w:t>
      </w:r>
      <w:r w:rsidRPr="00655B35">
        <w:rPr>
          <w:color w:val="000000" w:themeColor="text1"/>
          <w:sz w:val="20"/>
          <w:szCs w:val="20"/>
        </w:rPr>
        <w:t xml:space="preserve">), ki jo zastopa </w:t>
      </w:r>
      <w:r w:rsidRPr="00655B35">
        <w:rPr>
          <w:color w:val="000000" w:themeColor="text1"/>
          <w:sz w:val="20"/>
          <w:szCs w:val="20"/>
          <w:highlight w:val="lightGray"/>
        </w:rPr>
        <w:t>funkcija</w:t>
      </w:r>
      <w:r w:rsidRPr="00655B35">
        <w:rPr>
          <w:color w:val="000000" w:themeColor="text1"/>
          <w:sz w:val="20"/>
          <w:szCs w:val="20"/>
        </w:rPr>
        <w:t xml:space="preserve">, </w:t>
      </w:r>
      <w:r w:rsidRPr="00655B35">
        <w:rPr>
          <w:color w:val="000000" w:themeColor="text1"/>
          <w:sz w:val="20"/>
          <w:szCs w:val="20"/>
          <w:highlight w:val="lightGray"/>
        </w:rPr>
        <w:t>ime in priimek zakonitega zastopnika</w:t>
      </w:r>
      <w:r w:rsidRPr="00655B35">
        <w:rPr>
          <w:color w:val="000000" w:themeColor="text1"/>
          <w:sz w:val="20"/>
          <w:szCs w:val="20"/>
        </w:rPr>
        <w:t xml:space="preserve">, v nadaljevanju </w:t>
      </w:r>
      <w:r w:rsidR="00E56028">
        <w:rPr>
          <w:b/>
          <w:bCs/>
          <w:color w:val="000000" w:themeColor="text1"/>
          <w:sz w:val="20"/>
          <w:szCs w:val="20"/>
        </w:rPr>
        <w:t>IZVAJALEC</w:t>
      </w:r>
    </w:p>
    <w:p w14:paraId="55AAC4D3" w14:textId="77777777" w:rsidR="007120C9" w:rsidRPr="00655B35" w:rsidRDefault="007120C9" w:rsidP="007120C9">
      <w:pPr>
        <w:pStyle w:val="Brezrazmikov"/>
        <w:rPr>
          <w:color w:val="000000" w:themeColor="text1"/>
          <w:sz w:val="20"/>
          <w:szCs w:val="20"/>
        </w:rPr>
      </w:pPr>
    </w:p>
    <w:p w14:paraId="134DC4FF" w14:textId="77777777" w:rsidR="007120C9" w:rsidRPr="00655B35" w:rsidRDefault="007120C9" w:rsidP="007120C9">
      <w:pPr>
        <w:spacing w:after="0" w:line="240" w:lineRule="auto"/>
        <w:jc w:val="both"/>
        <w:rPr>
          <w:rFonts w:cs="Arial"/>
          <w:color w:val="000000" w:themeColor="text1"/>
          <w:sz w:val="20"/>
          <w:szCs w:val="20"/>
        </w:rPr>
      </w:pPr>
      <w:r w:rsidRPr="00655B35">
        <w:rPr>
          <w:rFonts w:cs="Arial"/>
          <w:color w:val="000000" w:themeColor="text1"/>
          <w:sz w:val="20"/>
          <w:szCs w:val="20"/>
        </w:rPr>
        <w:t>dogovorijo in sklenejo naslednji</w:t>
      </w:r>
    </w:p>
    <w:p w14:paraId="298B2528" w14:textId="77777777" w:rsidR="007120C9" w:rsidRPr="00655B35" w:rsidRDefault="007120C9" w:rsidP="007120C9">
      <w:pPr>
        <w:spacing w:after="0" w:line="240" w:lineRule="auto"/>
        <w:jc w:val="both"/>
        <w:rPr>
          <w:rFonts w:cs="Arial"/>
          <w:color w:val="000000" w:themeColor="text1"/>
          <w:sz w:val="20"/>
          <w:szCs w:val="20"/>
          <w:highlight w:val="yellow"/>
        </w:rPr>
      </w:pPr>
    </w:p>
    <w:p w14:paraId="5A1D440D" w14:textId="77777777" w:rsidR="007120C9" w:rsidRPr="00655B35" w:rsidRDefault="007120C9" w:rsidP="007120C9">
      <w:pPr>
        <w:spacing w:after="0" w:line="240" w:lineRule="auto"/>
        <w:jc w:val="center"/>
        <w:rPr>
          <w:rFonts w:cs="Arial"/>
          <w:b/>
        </w:rPr>
      </w:pPr>
      <w:r w:rsidRPr="00655B35">
        <w:rPr>
          <w:rFonts w:cs="Arial"/>
          <w:b/>
        </w:rPr>
        <w:t>OKVIRNI SPORAZUM</w:t>
      </w:r>
    </w:p>
    <w:p w14:paraId="2FC87C5E" w14:textId="78F720FC" w:rsidR="007120C9" w:rsidRPr="00655B35" w:rsidRDefault="007120C9" w:rsidP="007120C9">
      <w:pPr>
        <w:spacing w:after="0" w:line="240" w:lineRule="auto"/>
        <w:jc w:val="center"/>
        <w:rPr>
          <w:rFonts w:cs="Arial"/>
          <w:b/>
        </w:rPr>
      </w:pPr>
      <w:r w:rsidRPr="00655B35">
        <w:rPr>
          <w:rFonts w:cs="Arial"/>
          <w:b/>
        </w:rPr>
        <w:t xml:space="preserve">št. </w:t>
      </w:r>
      <w:r w:rsidR="00E56028">
        <w:rPr>
          <w:rFonts w:cs="Arial"/>
          <w:b/>
        </w:rPr>
        <w:t>JN</w:t>
      </w:r>
      <w:r w:rsidRPr="00655B35">
        <w:rPr>
          <w:rFonts w:cs="Arial"/>
          <w:b/>
          <w:highlight w:val="lightGray"/>
        </w:rPr>
        <w:t>xxxxx</w:t>
      </w:r>
      <w:r>
        <w:rPr>
          <w:rFonts w:cs="Arial"/>
          <w:b/>
        </w:rPr>
        <w:t>/202</w:t>
      </w:r>
      <w:r w:rsidR="00DE50F0" w:rsidRPr="00DE50F0">
        <w:rPr>
          <w:rFonts w:cs="Arial"/>
          <w:b/>
          <w:highlight w:val="lightGray"/>
        </w:rPr>
        <w:t>x</w:t>
      </w:r>
    </w:p>
    <w:p w14:paraId="3957ED3A" w14:textId="77777777" w:rsidR="007120C9" w:rsidRPr="009F4004" w:rsidRDefault="007120C9" w:rsidP="007120C9">
      <w:pPr>
        <w:pStyle w:val="Pogpoglavje"/>
      </w:pPr>
      <w:r w:rsidRPr="009F4004">
        <w:t>UVODNE UGOTOVITVE</w:t>
      </w:r>
    </w:p>
    <w:p w14:paraId="7D34A40E" w14:textId="77777777" w:rsidR="007120C9" w:rsidRDefault="007120C9" w:rsidP="007120C9">
      <w:pPr>
        <w:pStyle w:val="Poglen"/>
      </w:pPr>
    </w:p>
    <w:p w14:paraId="6786B30E" w14:textId="07B5F65F" w:rsidR="007120C9" w:rsidRPr="009F4004" w:rsidRDefault="007120C9" w:rsidP="00146A48">
      <w:pPr>
        <w:pStyle w:val="Pogodstavek"/>
      </w:pPr>
      <w:bookmarkStart w:id="2" w:name="_Toc355690822"/>
      <w:bookmarkStart w:id="3" w:name="_Hlk57143107"/>
      <w:r w:rsidRPr="009F4004">
        <w:t>Naročnik je v skladu s 40. členom Zakona o javnem naročanju, Uradni list RS, št. 91/15, 14/18, 121/21, 10/22, 74/22 – odl. US, 100/22 – ZNUZSZS, 28/23 in 88/23 – ZOPNN-F (v nadaljevanju: ZJN-3), izvedel odprti postopek oddaje javnega naročila</w:t>
      </w:r>
      <w:r w:rsidR="00146A48">
        <w:t xml:space="preserve"> storitev</w:t>
      </w:r>
      <w:r w:rsidRPr="009F4004">
        <w:t xml:space="preserve"> </w:t>
      </w:r>
      <w:r w:rsidR="00146A48">
        <w:t>PREVZEM, PREVOZ IN OBDELAVA ODPADKOV IZ ČISTILNIH NAPRAV za sklop 1: Prevzem, prevoz in obdelava mulja</w:t>
      </w:r>
      <w:r w:rsidRPr="009F4004">
        <w:t xml:space="preserve">, ki je bilo objavljeno na Portalu javnih naročil, dne </w:t>
      </w:r>
      <w:r w:rsidRPr="00146A48">
        <w:rPr>
          <w:highlight w:val="lightGray"/>
        </w:rPr>
        <w:t>dd.mm</w:t>
      </w:r>
      <w:r w:rsidRPr="009F4004">
        <w:t>.202</w:t>
      </w:r>
      <w:r w:rsidR="00146A48">
        <w:t xml:space="preserve">4 </w:t>
      </w:r>
      <w:r w:rsidRPr="009F4004">
        <w:t>pod številko objave</w:t>
      </w:r>
      <w:r w:rsidR="00146A48">
        <w:t xml:space="preserve"> </w:t>
      </w:r>
      <w:r w:rsidR="00146A48" w:rsidRPr="00146A48">
        <w:rPr>
          <w:highlight w:val="lightGray"/>
        </w:rPr>
        <w:t>xxxxx</w:t>
      </w:r>
      <w:r w:rsidR="00411B27">
        <w:t xml:space="preserve"> in v Uradnem listu EU, </w:t>
      </w:r>
      <w:r w:rsidR="00411B27" w:rsidRPr="009F4004">
        <w:t xml:space="preserve">dne </w:t>
      </w:r>
      <w:r w:rsidR="00411B27" w:rsidRPr="00146A48">
        <w:rPr>
          <w:highlight w:val="lightGray"/>
        </w:rPr>
        <w:t>dd.mm</w:t>
      </w:r>
      <w:r w:rsidR="00411B27" w:rsidRPr="009F4004">
        <w:t>.202</w:t>
      </w:r>
      <w:r w:rsidR="00411B27">
        <w:t xml:space="preserve">4 </w:t>
      </w:r>
      <w:r w:rsidR="00411B27" w:rsidRPr="009F4004">
        <w:t>pod številko objave</w:t>
      </w:r>
      <w:r w:rsidR="00411B27">
        <w:t xml:space="preserve"> TED </w:t>
      </w:r>
      <w:r w:rsidR="00411B27" w:rsidRPr="00411B27">
        <w:rPr>
          <w:highlight w:val="lightGray"/>
        </w:rPr>
        <w:t>xxxx</w:t>
      </w:r>
      <w:r w:rsidRPr="009F4004">
        <w:t>.</w:t>
      </w:r>
    </w:p>
    <w:p w14:paraId="11A1559A" w14:textId="74A0BD8B" w:rsidR="007120C9" w:rsidRDefault="007120C9" w:rsidP="00146A48">
      <w:pPr>
        <w:pStyle w:val="Pogodstavek"/>
      </w:pPr>
      <w:r w:rsidRPr="009F4004">
        <w:t xml:space="preserve">Z odločitvijo o oddaji naročila, št. </w:t>
      </w:r>
      <w:r>
        <w:t>801-</w:t>
      </w:r>
      <w:r w:rsidR="00E22EEE">
        <w:t>8</w:t>
      </w:r>
      <w:r>
        <w:t>/202</w:t>
      </w:r>
      <w:r w:rsidR="00146A48">
        <w:t>4</w:t>
      </w:r>
      <w:r>
        <w:t>-</w:t>
      </w:r>
      <w:r w:rsidRPr="00C04D8D">
        <w:rPr>
          <w:highlight w:val="lightGray"/>
        </w:rPr>
        <w:t>xxx</w:t>
      </w:r>
      <w:r>
        <w:t>,</w:t>
      </w:r>
      <w:r w:rsidRPr="00FF5C48">
        <w:t xml:space="preserve"> z dne </w:t>
      </w:r>
      <w:r w:rsidRPr="009F4004">
        <w:rPr>
          <w:highlight w:val="lightGray"/>
        </w:rPr>
        <w:t>dd.mm</w:t>
      </w:r>
      <w:r w:rsidRPr="004329F8">
        <w:rPr>
          <w:highlight w:val="lightGray"/>
        </w:rPr>
        <w:t>.</w:t>
      </w:r>
      <w:r w:rsidR="004329F8" w:rsidRPr="004329F8">
        <w:rPr>
          <w:highlight w:val="lightGray"/>
        </w:rPr>
        <w:t>llll</w:t>
      </w:r>
      <w:r w:rsidRPr="009F4004">
        <w:t>,</w:t>
      </w:r>
      <w:r w:rsidR="00146A48">
        <w:t xml:space="preserve"> objavljeno na Portalu javnih naročil dne </w:t>
      </w:r>
      <w:r w:rsidR="00146A48" w:rsidRPr="00146A48">
        <w:rPr>
          <w:highlight w:val="lightGray"/>
        </w:rPr>
        <w:t>dd.mm</w:t>
      </w:r>
      <w:r w:rsidR="00146A48" w:rsidRPr="009F4004">
        <w:t>.202</w:t>
      </w:r>
      <w:r w:rsidR="000C6DB8">
        <w:t>5</w:t>
      </w:r>
      <w:r w:rsidR="00146A48">
        <w:t xml:space="preserve">, pod številko objave </w:t>
      </w:r>
      <w:r w:rsidR="00146A48" w:rsidRPr="00146A48">
        <w:rPr>
          <w:highlight w:val="lightGray"/>
        </w:rPr>
        <w:t>xxxxx</w:t>
      </w:r>
      <w:r w:rsidR="00146A48">
        <w:t>,</w:t>
      </w:r>
      <w:r w:rsidRPr="009F4004">
        <w:t xml:space="preserve"> je naročnik odločil, da se okvirni sporazum sklene </w:t>
      </w:r>
      <w:r w:rsidR="00146A48">
        <w:t>z izvajalcem</w:t>
      </w:r>
      <w:r>
        <w:t>.</w:t>
      </w:r>
      <w:r w:rsidR="00704620">
        <w:t xml:space="preserve"> Odločitev je postala pravnomočna, dne </w:t>
      </w:r>
      <w:r w:rsidR="004329F8" w:rsidRPr="004329F8">
        <w:rPr>
          <w:highlight w:val="lightGray"/>
        </w:rPr>
        <w:t>dd.mm.llll</w:t>
      </w:r>
      <w:r w:rsidR="00704620">
        <w:t>.</w:t>
      </w:r>
    </w:p>
    <w:p w14:paraId="3ADD10C6" w14:textId="0232CAE3" w:rsidR="00146A48" w:rsidRPr="009F4004" w:rsidRDefault="00146A48" w:rsidP="00D21FF9">
      <w:pPr>
        <w:pStyle w:val="Pogodstavek"/>
      </w:pPr>
      <w:r>
        <w:t>Izvajalec je naročniku pred podpisom tega okvirnega sporazuma posredoval Izjavo o udeležbi fizičnih in pravnih oseb v lastništvu ponudnika (po šestem odstavku 14. člena Zakona o integriteti in preprečevanju korupcije, Uradni list RS, št. 69/11 – UPB, 158/20, 3/22 – ZDeb in 16/23 – ZZPri), iz katere izhaja, da v skladu z navedenim zakonom ni ovir za sklenitev tega okvirnega sporazuma.</w:t>
      </w:r>
    </w:p>
    <w:p w14:paraId="755DBA2D" w14:textId="77777777" w:rsidR="007120C9" w:rsidRPr="00E97E16" w:rsidRDefault="007120C9" w:rsidP="007120C9">
      <w:pPr>
        <w:pStyle w:val="Pogpoglavje"/>
      </w:pPr>
      <w:r w:rsidRPr="00FF5C48">
        <w:t> </w:t>
      </w:r>
      <w:r w:rsidRPr="00FF5C48">
        <w:t>PREDMET</w:t>
      </w:r>
      <w:r w:rsidRPr="00E97E16">
        <w:t xml:space="preserve"> </w:t>
      </w:r>
      <w:r>
        <w:t>OKVIRNEGA SPORAZUMA</w:t>
      </w:r>
    </w:p>
    <w:p w14:paraId="27BC4A42" w14:textId="77777777" w:rsidR="007120C9" w:rsidRPr="00E97E16" w:rsidRDefault="007120C9" w:rsidP="007120C9">
      <w:pPr>
        <w:pStyle w:val="Poglen"/>
      </w:pPr>
    </w:p>
    <w:p w14:paraId="7D798DD4" w14:textId="4D1568A4" w:rsidR="007120C9" w:rsidRDefault="007120C9" w:rsidP="007120C9">
      <w:pPr>
        <w:pStyle w:val="Pogodstavek"/>
        <w:numPr>
          <w:ilvl w:val="0"/>
          <w:numId w:val="103"/>
        </w:numPr>
      </w:pPr>
      <w:r w:rsidRPr="009F4004">
        <w:t xml:space="preserve">Predmet </w:t>
      </w:r>
      <w:r>
        <w:t>okvirnega sporazuma</w:t>
      </w:r>
      <w:r w:rsidRPr="009F4004">
        <w:t xml:space="preserve"> </w:t>
      </w:r>
      <w:r>
        <w:t xml:space="preserve">je storitev </w:t>
      </w:r>
      <w:r w:rsidRPr="009F4004">
        <w:t>prevzem</w:t>
      </w:r>
      <w:r>
        <w:t>a</w:t>
      </w:r>
      <w:r w:rsidR="00146A48">
        <w:t xml:space="preserve">, prevoza in obdelave </w:t>
      </w:r>
      <w:r w:rsidR="00025071" w:rsidRPr="00025071">
        <w:t>mulj</w:t>
      </w:r>
      <w:r w:rsidR="00025071">
        <w:t>a</w:t>
      </w:r>
      <w:r w:rsidR="00025071" w:rsidRPr="00025071">
        <w:t xml:space="preserve"> iz čistilnih naprav komunalnih odpadnih vod</w:t>
      </w:r>
      <w:r w:rsidR="00025071">
        <w:t xml:space="preserve">, ki je klasificiran kot odpadek s klasifikacijsko številko </w:t>
      </w:r>
      <w:r w:rsidR="00025071" w:rsidRPr="00025071">
        <w:t>19 08 05</w:t>
      </w:r>
      <w:r w:rsidR="00025071">
        <w:t xml:space="preserve"> (v nadaljevanju: </w:t>
      </w:r>
      <w:r w:rsidR="00F02F94">
        <w:t>odpadek</w:t>
      </w:r>
      <w:r w:rsidR="00025071">
        <w:t>).</w:t>
      </w:r>
    </w:p>
    <w:p w14:paraId="1B329C69" w14:textId="047CD74B" w:rsidR="00DC0642" w:rsidRDefault="00F02F94" w:rsidP="007120C9">
      <w:pPr>
        <w:pStyle w:val="Pogodstavek"/>
        <w:numPr>
          <w:ilvl w:val="0"/>
          <w:numId w:val="103"/>
        </w:numPr>
      </w:pPr>
      <w:r>
        <w:t xml:space="preserve">Odpadek </w:t>
      </w:r>
      <w:r w:rsidR="00DC0642">
        <w:t>nastaja na čistilnih napravah v upravljanju naročnika, na treh lokacijah:</w:t>
      </w:r>
    </w:p>
    <w:p w14:paraId="15AA1118" w14:textId="145DD065" w:rsidR="00DC0642" w:rsidRPr="00DC0642" w:rsidRDefault="00DC0642" w:rsidP="00DC0642">
      <w:pPr>
        <w:pStyle w:val="Pogodstavek"/>
        <w:numPr>
          <w:ilvl w:val="1"/>
          <w:numId w:val="131"/>
        </w:numPr>
        <w:rPr>
          <w:shd w:val="clear" w:color="auto" w:fill="FFFFFF"/>
        </w:rPr>
      </w:pPr>
      <w:r w:rsidRPr="00DC0642">
        <w:rPr>
          <w:shd w:val="clear" w:color="auto" w:fill="FFFFFF"/>
        </w:rPr>
        <w:t>C</w:t>
      </w:r>
      <w:r>
        <w:rPr>
          <w:shd w:val="clear" w:color="auto" w:fill="FFFFFF"/>
        </w:rPr>
        <w:t>entralna čistilna naprava</w:t>
      </w:r>
      <w:r w:rsidRPr="00DC0642">
        <w:rPr>
          <w:shd w:val="clear" w:color="auto" w:fill="FFFFFF"/>
        </w:rPr>
        <w:t xml:space="preserve"> Slovenska Bistrica, Kolodvorska ulica 99, 2310 Slovenska Bistrica</w:t>
      </w:r>
    </w:p>
    <w:p w14:paraId="385E77D9" w14:textId="5D035C9E" w:rsidR="00DC0642" w:rsidRPr="00DC0642" w:rsidRDefault="00DC0642" w:rsidP="00DC0642">
      <w:pPr>
        <w:pStyle w:val="Pogodstavek"/>
        <w:numPr>
          <w:ilvl w:val="1"/>
          <w:numId w:val="131"/>
        </w:numPr>
        <w:rPr>
          <w:shd w:val="clear" w:color="auto" w:fill="FFFFFF"/>
        </w:rPr>
      </w:pPr>
      <w:r w:rsidRPr="00DC0642">
        <w:rPr>
          <w:shd w:val="clear" w:color="auto" w:fill="FFFFFF"/>
        </w:rPr>
        <w:t>Č</w:t>
      </w:r>
      <w:r>
        <w:rPr>
          <w:shd w:val="clear" w:color="auto" w:fill="FFFFFF"/>
        </w:rPr>
        <w:t>istilna naprava</w:t>
      </w:r>
      <w:r w:rsidRPr="00DC0642">
        <w:rPr>
          <w:shd w:val="clear" w:color="auto" w:fill="FFFFFF"/>
        </w:rPr>
        <w:t xml:space="preserve"> Pragersko, Travniška </w:t>
      </w:r>
      <w:r w:rsidR="00150865">
        <w:rPr>
          <w:shd w:val="clear" w:color="auto" w:fill="FFFFFF"/>
        </w:rPr>
        <w:t>ulica</w:t>
      </w:r>
      <w:r w:rsidRPr="00DC0642">
        <w:rPr>
          <w:shd w:val="clear" w:color="auto" w:fill="FFFFFF"/>
        </w:rPr>
        <w:t>, 2331 Pragersko,</w:t>
      </w:r>
    </w:p>
    <w:p w14:paraId="1B28872B" w14:textId="5F85AEB7" w:rsidR="00DC0642" w:rsidRPr="00DC0642" w:rsidRDefault="00DC0642" w:rsidP="00DC0642">
      <w:pPr>
        <w:pStyle w:val="Pogodstavek"/>
        <w:numPr>
          <w:ilvl w:val="1"/>
          <w:numId w:val="131"/>
        </w:numPr>
        <w:rPr>
          <w:shd w:val="clear" w:color="auto" w:fill="FFFFFF"/>
        </w:rPr>
      </w:pPr>
      <w:r w:rsidRPr="00DC0642">
        <w:rPr>
          <w:shd w:val="clear" w:color="auto" w:fill="FFFFFF"/>
        </w:rPr>
        <w:t>Č</w:t>
      </w:r>
      <w:r>
        <w:rPr>
          <w:shd w:val="clear" w:color="auto" w:fill="FFFFFF"/>
        </w:rPr>
        <w:t>istilna naprava</w:t>
      </w:r>
      <w:r w:rsidRPr="00DC0642">
        <w:rPr>
          <w:shd w:val="clear" w:color="auto" w:fill="FFFFFF"/>
        </w:rPr>
        <w:t xml:space="preserve"> Rače, Ptujska cesta 46b, 2327 Rače</w:t>
      </w:r>
      <w:r>
        <w:rPr>
          <w:shd w:val="clear" w:color="auto" w:fill="FFFFFF"/>
        </w:rPr>
        <w:t>.</w:t>
      </w:r>
    </w:p>
    <w:p w14:paraId="3B4305A3" w14:textId="58EAA4C5" w:rsidR="007120C9" w:rsidRPr="00DC0642" w:rsidRDefault="00704620" w:rsidP="00DC0642">
      <w:pPr>
        <w:pStyle w:val="Pogodstavek"/>
        <w:numPr>
          <w:ilvl w:val="0"/>
          <w:numId w:val="103"/>
        </w:numPr>
      </w:pPr>
      <w:r>
        <w:t xml:space="preserve">S </w:t>
      </w:r>
      <w:r w:rsidR="00846987">
        <w:t>tem okvirnim sporazumom</w:t>
      </w:r>
      <w:r>
        <w:t xml:space="preserve"> se stranki okvirnega sporazuma dogovorita </w:t>
      </w:r>
      <w:r w:rsidR="00DC0642">
        <w:t>o splošnih in posebnih pogojih izvajanja te storitve.</w:t>
      </w:r>
    </w:p>
    <w:p w14:paraId="2E794CF7" w14:textId="77777777" w:rsidR="00DC0642" w:rsidRPr="00862F15" w:rsidRDefault="00DC0642" w:rsidP="00DC0642">
      <w:pPr>
        <w:pStyle w:val="Poglen"/>
      </w:pPr>
    </w:p>
    <w:p w14:paraId="2097B106" w14:textId="77777777" w:rsidR="00DC0642" w:rsidRPr="00025071" w:rsidRDefault="00DC0642" w:rsidP="00DC0642">
      <w:pPr>
        <w:pStyle w:val="Pogodstavek"/>
        <w:numPr>
          <w:ilvl w:val="0"/>
          <w:numId w:val="0"/>
        </w:numPr>
        <w:ind w:left="360" w:hanging="360"/>
        <w:rPr>
          <w:highlight w:val="yellow"/>
        </w:rPr>
      </w:pPr>
    </w:p>
    <w:p w14:paraId="10FF875A" w14:textId="2D7C9B7D" w:rsidR="00DC0642" w:rsidRPr="00DC0642" w:rsidRDefault="00DC0642" w:rsidP="00DC0642">
      <w:pPr>
        <w:pStyle w:val="Pogodstavek"/>
        <w:numPr>
          <w:ilvl w:val="0"/>
          <w:numId w:val="132"/>
        </w:numPr>
      </w:pPr>
      <w:r w:rsidRPr="00DC0642">
        <w:t xml:space="preserve">Okvirna letna količina </w:t>
      </w:r>
      <w:r w:rsidR="00F02F94">
        <w:t>odpadka</w:t>
      </w:r>
      <w:r w:rsidRPr="00DC0642">
        <w:t xml:space="preserve"> je 1.500 ton</w:t>
      </w:r>
      <w:r w:rsidR="000C6DB8">
        <w:t>, okvirna količina odpadka po tem okvirnem sporazumu je 3.000 ton</w:t>
      </w:r>
      <w:r w:rsidRPr="00DC0642">
        <w:t>.</w:t>
      </w:r>
    </w:p>
    <w:p w14:paraId="153C0F5D" w14:textId="402C2B0D" w:rsidR="007120C9" w:rsidRPr="00DC0642" w:rsidRDefault="00DC0642" w:rsidP="007120C9">
      <w:pPr>
        <w:pStyle w:val="Pogodstavek"/>
      </w:pPr>
      <w:r>
        <w:t>Stranki</w:t>
      </w:r>
      <w:r w:rsidR="007120C9" w:rsidRPr="00DC0642">
        <w:t xml:space="preserve"> okvirnega sporazuma s</w:t>
      </w:r>
      <w:r>
        <w:t>ta</w:t>
      </w:r>
      <w:r w:rsidR="007120C9" w:rsidRPr="00DC0642">
        <w:t xml:space="preserve"> soglasn</w:t>
      </w:r>
      <w:r>
        <w:t>i</w:t>
      </w:r>
      <w:r w:rsidR="007120C9" w:rsidRPr="00DC0642">
        <w:t xml:space="preserve">, da je v prejšnjem odstavku navedena letna količina ocenjena, ker je dejanska količina odpadka za naročnika objektivno neugotovljiva, </w:t>
      </w:r>
      <w:r w:rsidRPr="00DC0642">
        <w:t>saj je odvisna od količine očiščenih odpadnih vod, ki jih naročnik očisti v okviru izvajanja gospodarske javne službe</w:t>
      </w:r>
      <w:r w:rsidR="007120C9" w:rsidRPr="00DC0642">
        <w:t>. Naročnik ni zavezan naročiti storit</w:t>
      </w:r>
      <w:r w:rsidR="00862F15">
        <w:t>ve</w:t>
      </w:r>
      <w:r w:rsidR="007120C9" w:rsidRPr="00DC0642">
        <w:t xml:space="preserve"> za ocenjeno količino odpadka in ni odškodninsko ali kakorkoli drugače odgovoren za nedoseganje navedene količine odpadka.</w:t>
      </w:r>
    </w:p>
    <w:p w14:paraId="3C2631C3" w14:textId="3FF09F9B" w:rsidR="007120C9" w:rsidRPr="00DC0642" w:rsidRDefault="00DC0642" w:rsidP="007120C9">
      <w:pPr>
        <w:pStyle w:val="Pogodstavek"/>
      </w:pPr>
      <w:r>
        <w:lastRenderedPageBreak/>
        <w:t>Izvajalec</w:t>
      </w:r>
      <w:r w:rsidR="007120C9" w:rsidRPr="00DC0642">
        <w:t xml:space="preserve"> se izrecno in nepogojno odpoveduje vsem zahtevkom proti naročniku zaradi nedoseganja ali preseganja ocenjenih količin, opredeljenih v dokumentaciji v zvezi z oddajo javnega naročila in okvirne vrednosti po tem okvirnem sporazumu.</w:t>
      </w:r>
    </w:p>
    <w:p w14:paraId="204FCA8D" w14:textId="77777777" w:rsidR="007120C9" w:rsidRPr="00862F15" w:rsidRDefault="007120C9" w:rsidP="007120C9">
      <w:pPr>
        <w:pStyle w:val="Poglen"/>
      </w:pPr>
    </w:p>
    <w:p w14:paraId="301A4C5B" w14:textId="55005AEE" w:rsidR="007120C9" w:rsidRPr="00862F15" w:rsidRDefault="007120C9" w:rsidP="007120C9">
      <w:pPr>
        <w:pStyle w:val="Pogodstavek"/>
        <w:numPr>
          <w:ilvl w:val="0"/>
          <w:numId w:val="105"/>
        </w:numPr>
      </w:pPr>
      <w:r w:rsidRPr="00862F15">
        <w:t xml:space="preserve">Naročnik s tem okvirnim sporazumom naroča, </w:t>
      </w:r>
      <w:r w:rsidR="00862F15">
        <w:t>izvajalec</w:t>
      </w:r>
      <w:r w:rsidRPr="00862F15">
        <w:t xml:space="preserve"> pa prevzame v izvajanje storitev iz prvega odstavka 2. člena tega okvirnega sporazuma.</w:t>
      </w:r>
    </w:p>
    <w:p w14:paraId="40D630D2" w14:textId="2AA68518" w:rsidR="007120C9" w:rsidRPr="00862F15" w:rsidRDefault="007120C9" w:rsidP="007120C9">
      <w:pPr>
        <w:pStyle w:val="Pogodstavek"/>
      </w:pPr>
      <w:r w:rsidRPr="00862F15">
        <w:t xml:space="preserve">Sestavni del okvirnega sporazuma sta dokumentacija v zvezi z oddajo javnega naročila in ponudbena dokumentacija </w:t>
      </w:r>
      <w:r w:rsidR="00862F15">
        <w:t>izvajalca</w:t>
      </w:r>
      <w:r w:rsidRPr="00862F15">
        <w:t>.</w:t>
      </w:r>
    </w:p>
    <w:p w14:paraId="741BAFD8" w14:textId="1C77A529" w:rsidR="007120C9" w:rsidRPr="00862F15" w:rsidRDefault="00862F15" w:rsidP="007120C9">
      <w:pPr>
        <w:pStyle w:val="Pogodstavek"/>
      </w:pPr>
      <w:r>
        <w:t>Izvajalec</w:t>
      </w:r>
      <w:r w:rsidR="007120C9" w:rsidRPr="00862F15">
        <w:t xml:space="preserve"> izjavlja, da </w:t>
      </w:r>
      <w:r>
        <w:t>je</w:t>
      </w:r>
      <w:r w:rsidR="007120C9" w:rsidRPr="00862F15">
        <w:t xml:space="preserve"> seznanjen s predmetom okvirnega sporazuma, s pogoji in z zahtevami javnega naročila ter da so </w:t>
      </w:r>
      <w:r>
        <w:t>mu</w:t>
      </w:r>
      <w:r w:rsidR="007120C9" w:rsidRPr="00862F15">
        <w:t xml:space="preserve"> razumljivi in jasni pogoji in okoliščine za pravilno izvedbo naročila. </w:t>
      </w:r>
    </w:p>
    <w:p w14:paraId="5E74689C" w14:textId="77777777" w:rsidR="007120C9" w:rsidRPr="005B28FC" w:rsidRDefault="007120C9" w:rsidP="007120C9">
      <w:pPr>
        <w:pStyle w:val="Pogpoglavje"/>
      </w:pPr>
      <w:r w:rsidRPr="005B28FC">
        <w:t>VELJAVNOST OKVIRNEGA SPORAZUMA</w:t>
      </w:r>
    </w:p>
    <w:p w14:paraId="32DE1C83" w14:textId="77777777" w:rsidR="007120C9" w:rsidRPr="005B28FC" w:rsidRDefault="007120C9" w:rsidP="007120C9">
      <w:pPr>
        <w:pStyle w:val="Poglen"/>
      </w:pPr>
    </w:p>
    <w:p w14:paraId="0DF8A064" w14:textId="235579AF" w:rsidR="007120C9" w:rsidRPr="005B28FC" w:rsidRDefault="007120C9" w:rsidP="007120C9">
      <w:pPr>
        <w:pStyle w:val="Pogodstavek"/>
        <w:numPr>
          <w:ilvl w:val="0"/>
          <w:numId w:val="106"/>
        </w:numPr>
      </w:pPr>
      <w:r w:rsidRPr="005B28FC">
        <w:t xml:space="preserve">Veljavnost okvirnega sporazuma nastopi z dnem podpisa naročnika in </w:t>
      </w:r>
      <w:r w:rsidR="00862F15">
        <w:t>izvajalca</w:t>
      </w:r>
      <w:r w:rsidRPr="005B28FC">
        <w:t xml:space="preserve"> ter z dnem predložitve zavarovanja za dobro izvedbo pogodbenih obveznosti. Okvirni sporazum velja do izpolnitve vseh obveznosti po tem okvirnem sporazumu.</w:t>
      </w:r>
    </w:p>
    <w:p w14:paraId="162DC4CB" w14:textId="50C55555" w:rsidR="007120C9" w:rsidRPr="005B28FC" w:rsidRDefault="007120C9" w:rsidP="007120C9">
      <w:pPr>
        <w:pStyle w:val="Pogodstavek"/>
        <w:numPr>
          <w:ilvl w:val="0"/>
          <w:numId w:val="106"/>
        </w:numPr>
      </w:pPr>
      <w:r w:rsidRPr="005B28FC">
        <w:t xml:space="preserve">Okvirni sporazum se sklepa za </w:t>
      </w:r>
      <w:r>
        <w:t>izvajanje predmetnih storitev v</w:t>
      </w:r>
      <w:r w:rsidRPr="005B28FC">
        <w:t xml:space="preserve"> </w:t>
      </w:r>
      <w:r>
        <w:t xml:space="preserve">obdobju </w:t>
      </w:r>
      <w:r w:rsidR="00411B27">
        <w:t>24</w:t>
      </w:r>
      <w:r w:rsidR="00862F15">
        <w:t xml:space="preserve"> mesecev od začetka veljavnosti tega okvirnega sporazuma</w:t>
      </w:r>
      <w:r w:rsidRPr="005B28FC">
        <w:t>.</w:t>
      </w:r>
    </w:p>
    <w:p w14:paraId="74E35684" w14:textId="77777777" w:rsidR="007120C9" w:rsidRDefault="007120C9" w:rsidP="007120C9">
      <w:pPr>
        <w:pStyle w:val="Pogpoglavje"/>
      </w:pPr>
      <w:r>
        <w:t>VREDNOST OKVIRNEGA SPORAZUMA</w:t>
      </w:r>
    </w:p>
    <w:p w14:paraId="507AFDB0" w14:textId="77777777" w:rsidR="007120C9" w:rsidRDefault="007120C9" w:rsidP="007120C9">
      <w:pPr>
        <w:pStyle w:val="Poglen"/>
      </w:pPr>
    </w:p>
    <w:p w14:paraId="19632CF8" w14:textId="09567CB6" w:rsidR="007120C9" w:rsidRPr="005B28FC" w:rsidRDefault="007120C9" w:rsidP="007120C9">
      <w:pPr>
        <w:pStyle w:val="Pogodstavek"/>
        <w:numPr>
          <w:ilvl w:val="0"/>
          <w:numId w:val="0"/>
        </w:numPr>
      </w:pPr>
      <w:r w:rsidRPr="006340E7">
        <w:t xml:space="preserve">Okvirna vrednost tega okvirnega sporazuma izhaja iz dokumentacije v zvezi z oddajo javnega naročila in znaša </w:t>
      </w:r>
      <w:r w:rsidR="00A744D4">
        <w:rPr>
          <w:b/>
          <w:bCs/>
        </w:rPr>
        <w:t>418.500</w:t>
      </w:r>
      <w:r w:rsidR="00862F15" w:rsidRPr="006340E7">
        <w:rPr>
          <w:b/>
          <w:bCs/>
        </w:rPr>
        <w:t>,00</w:t>
      </w:r>
      <w:r w:rsidRPr="006340E7">
        <w:rPr>
          <w:b/>
          <w:bCs/>
        </w:rPr>
        <w:t xml:space="preserve"> € </w:t>
      </w:r>
      <w:r w:rsidRPr="006340E7">
        <w:t xml:space="preserve">brez DDV. DDV v deležu 22 % znaša </w:t>
      </w:r>
      <w:r w:rsidR="00A744D4">
        <w:t>92.070,00</w:t>
      </w:r>
      <w:r w:rsidRPr="006340E7">
        <w:t xml:space="preserve"> €. Okvirna vrednost tega okvirnega sporazuma z DDV znaša </w:t>
      </w:r>
      <w:r w:rsidR="00A744D4">
        <w:rPr>
          <w:b/>
          <w:bCs/>
        </w:rPr>
        <w:t>510.570,00</w:t>
      </w:r>
      <w:r w:rsidRPr="006340E7">
        <w:rPr>
          <w:b/>
          <w:bCs/>
        </w:rPr>
        <w:t xml:space="preserve"> € </w:t>
      </w:r>
      <w:r w:rsidRPr="006340E7">
        <w:t xml:space="preserve">(z besedo: </w:t>
      </w:r>
      <w:r w:rsidR="00A744D4" w:rsidRPr="00A744D4">
        <w:t>petsto deset tisoč petsto sedemdeset evrov 00/100</w:t>
      </w:r>
      <w:r w:rsidRPr="006340E7">
        <w:t>).</w:t>
      </w:r>
    </w:p>
    <w:p w14:paraId="0CC0EC61" w14:textId="61324881" w:rsidR="007120C9" w:rsidRDefault="007120C9" w:rsidP="007120C9">
      <w:pPr>
        <w:pStyle w:val="Pogpoglavje"/>
      </w:pPr>
      <w:r>
        <w:t>CEN</w:t>
      </w:r>
      <w:r w:rsidR="00150865">
        <w:t>A</w:t>
      </w:r>
    </w:p>
    <w:p w14:paraId="60390740" w14:textId="77777777" w:rsidR="007120C9" w:rsidRDefault="007120C9" w:rsidP="007120C9">
      <w:pPr>
        <w:pStyle w:val="Poglen"/>
      </w:pPr>
    </w:p>
    <w:p w14:paraId="06D7FD11" w14:textId="1D4FE1D2" w:rsidR="007120C9" w:rsidRDefault="007120C9" w:rsidP="007120C9">
      <w:pPr>
        <w:pStyle w:val="Pogodstavek"/>
        <w:numPr>
          <w:ilvl w:val="0"/>
          <w:numId w:val="107"/>
        </w:numPr>
      </w:pPr>
      <w:r>
        <w:t xml:space="preserve">Cena na enoto mere, navedena v ponudbi </w:t>
      </w:r>
      <w:r w:rsidR="00A92F5F">
        <w:t xml:space="preserve">izvajalca, št. </w:t>
      </w:r>
      <w:r w:rsidR="00A92F5F" w:rsidRPr="00A92F5F">
        <w:rPr>
          <w:highlight w:val="lightGray"/>
        </w:rPr>
        <w:t>xxxx</w:t>
      </w:r>
      <w:r w:rsidR="00A92F5F">
        <w:t xml:space="preserve">, z dne </w:t>
      </w:r>
      <w:r w:rsidR="00A92F5F" w:rsidRPr="00A92F5F">
        <w:rPr>
          <w:highlight w:val="lightGray"/>
        </w:rPr>
        <w:t>dd.mm</w:t>
      </w:r>
      <w:r w:rsidR="00A92F5F" w:rsidRPr="000C6DB8">
        <w:rPr>
          <w:highlight w:val="lightGray"/>
        </w:rPr>
        <w:t>.</w:t>
      </w:r>
      <w:r w:rsidR="000C6DB8" w:rsidRPr="000C6DB8">
        <w:rPr>
          <w:highlight w:val="lightGray"/>
        </w:rPr>
        <w:t>llll</w:t>
      </w:r>
      <w:r w:rsidR="00A92F5F">
        <w:t xml:space="preserve">, </w:t>
      </w:r>
      <w:r w:rsidRPr="00B62BC1">
        <w:t xml:space="preserve"> </w:t>
      </w:r>
      <w:r w:rsidR="006340E7">
        <w:t xml:space="preserve">v višini </w:t>
      </w:r>
      <w:r w:rsidR="006340E7" w:rsidRPr="006340E7">
        <w:rPr>
          <w:highlight w:val="lightGray"/>
        </w:rPr>
        <w:t>xxx,xx</w:t>
      </w:r>
      <w:r w:rsidR="006340E7">
        <w:t xml:space="preserve"> €/tono odpadka</w:t>
      </w:r>
      <w:r w:rsidR="00150865">
        <w:t xml:space="preserve"> (brez DDV)</w:t>
      </w:r>
      <w:r w:rsidRPr="00B62BC1">
        <w:t xml:space="preserve">, je </w:t>
      </w:r>
      <w:r w:rsidRPr="006340E7">
        <w:t>fiksna in nespremenljiva</w:t>
      </w:r>
      <w:r w:rsidR="006340E7" w:rsidRPr="006340E7">
        <w:t xml:space="preserve"> za celotno obdobje izvajanja</w:t>
      </w:r>
      <w:r w:rsidRPr="006340E7">
        <w:t xml:space="preserve"> </w:t>
      </w:r>
      <w:r w:rsidRPr="00B62BC1">
        <w:t>tega</w:t>
      </w:r>
      <w:r>
        <w:t xml:space="preserve"> okvirnega sporazuma.</w:t>
      </w:r>
    </w:p>
    <w:p w14:paraId="16EAE68B" w14:textId="01AE5FCE" w:rsidR="006340E7" w:rsidRDefault="007120C9" w:rsidP="006340E7">
      <w:pPr>
        <w:pStyle w:val="Pogodstavek"/>
        <w:numPr>
          <w:ilvl w:val="0"/>
          <w:numId w:val="107"/>
        </w:numPr>
      </w:pPr>
      <w:r>
        <w:t xml:space="preserve">V ceni na enoto mere so vključeni vsi </w:t>
      </w:r>
      <w:r w:rsidR="006340E7">
        <w:t>materialni in nematerialni stroški, ki bodo potrebni za kvalitetno in pravočasno izvedbo predmeta javnega naročila, zlasti pa:</w:t>
      </w:r>
    </w:p>
    <w:p w14:paraId="4C9B124D" w14:textId="00F43115" w:rsidR="006340E7" w:rsidRDefault="006340E7" w:rsidP="006340E7">
      <w:pPr>
        <w:pStyle w:val="Pogalineje"/>
      </w:pPr>
      <w:r>
        <w:t xml:space="preserve">stroški zagotavljanja </w:t>
      </w:r>
      <w:r w:rsidR="00150865">
        <w:t xml:space="preserve">in uporabe </w:t>
      </w:r>
      <w:r>
        <w:t>opreme za nakladanje in razkladanje kotalnih kontejnerjev ter za prevoz;</w:t>
      </w:r>
    </w:p>
    <w:p w14:paraId="7419E977" w14:textId="1EB4A4CC" w:rsidR="006340E7" w:rsidRDefault="006340E7" w:rsidP="006340E7">
      <w:pPr>
        <w:pStyle w:val="Pogalineje"/>
      </w:pPr>
      <w:r>
        <w:t>stroški uporabe vsaj</w:t>
      </w:r>
      <w:r w:rsidRPr="006340E7">
        <w:t xml:space="preserve"> t</w:t>
      </w:r>
      <w:r>
        <w:t>reh</w:t>
      </w:r>
      <w:r w:rsidRPr="006340E7">
        <w:t xml:space="preserve"> (3) </w:t>
      </w:r>
      <w:r>
        <w:t xml:space="preserve">nadomestnih </w:t>
      </w:r>
      <w:r w:rsidRPr="006340E7">
        <w:t>vodotesni</w:t>
      </w:r>
      <w:r>
        <w:t>h</w:t>
      </w:r>
      <w:r w:rsidRPr="006340E7">
        <w:t xml:space="preserve"> kotalni</w:t>
      </w:r>
      <w:r>
        <w:t>h</w:t>
      </w:r>
      <w:r w:rsidRPr="006340E7">
        <w:t xml:space="preserve"> </w:t>
      </w:r>
      <w:r>
        <w:t>kontejnerjev</w:t>
      </w:r>
      <w:r w:rsidRPr="006340E7">
        <w:t xml:space="preserve"> s pokrovom, kapacitete 20 m</w:t>
      </w:r>
      <w:r w:rsidRPr="006340E7">
        <w:rPr>
          <w:vertAlign w:val="superscript"/>
        </w:rPr>
        <w:t>3</w:t>
      </w:r>
      <w:r>
        <w:t>;</w:t>
      </w:r>
    </w:p>
    <w:p w14:paraId="211E5DBD" w14:textId="06FBC4DD" w:rsidR="006340E7" w:rsidRPr="006340E7" w:rsidRDefault="006340E7" w:rsidP="006340E7">
      <w:pPr>
        <w:pStyle w:val="Pogalineje"/>
      </w:pPr>
      <w:r>
        <w:t xml:space="preserve">stroški </w:t>
      </w:r>
      <w:r w:rsidRPr="006340E7">
        <w:t>tehtanj</w:t>
      </w:r>
      <w:r>
        <w:t>a</w:t>
      </w:r>
      <w:r w:rsidRPr="006340E7">
        <w:t xml:space="preserve"> odpadka na ustrezno certificirani tehtnici ter </w:t>
      </w:r>
      <w:r>
        <w:t xml:space="preserve">stroški </w:t>
      </w:r>
      <w:r w:rsidRPr="006340E7">
        <w:t>izdajanj</w:t>
      </w:r>
      <w:r>
        <w:t>a</w:t>
      </w:r>
      <w:r w:rsidRPr="006340E7">
        <w:t xml:space="preserve"> in pošiljanj</w:t>
      </w:r>
      <w:r>
        <w:t>a</w:t>
      </w:r>
      <w:r w:rsidRPr="006340E7">
        <w:t xml:space="preserve"> tehtalnih listov;</w:t>
      </w:r>
    </w:p>
    <w:p w14:paraId="24FED788" w14:textId="6F13D62B" w:rsidR="006340E7" w:rsidRPr="006340E7" w:rsidRDefault="006340E7" w:rsidP="006340E7">
      <w:pPr>
        <w:pStyle w:val="Pogalineje"/>
      </w:pPr>
      <w:r>
        <w:t xml:space="preserve">stroški </w:t>
      </w:r>
      <w:r w:rsidRPr="006340E7">
        <w:t>potrjevanj</w:t>
      </w:r>
      <w:r>
        <w:t>a</w:t>
      </w:r>
      <w:r w:rsidRPr="006340E7">
        <w:t xml:space="preserve"> elektronskih evidenčnih listov,</w:t>
      </w:r>
    </w:p>
    <w:p w14:paraId="5F9F34E7" w14:textId="06D45ECB" w:rsidR="006340E7" w:rsidRPr="006340E7" w:rsidRDefault="006340E7" w:rsidP="006340E7">
      <w:pPr>
        <w:pStyle w:val="Pogalineje"/>
      </w:pPr>
      <w:r>
        <w:t>vsi stroški</w:t>
      </w:r>
      <w:r w:rsidRPr="006340E7">
        <w:t>, ki nastanejo glede pridobivanja predpisanih dovoljenj pri pošiljanju odpadkov v skladu z Uredbo 1013/2006/ES (priprava dokumentacije, finančna jamstva, itd.),</w:t>
      </w:r>
    </w:p>
    <w:p w14:paraId="79BD5A1B" w14:textId="1D7CC2CB" w:rsidR="006340E7" w:rsidRPr="006340E7" w:rsidRDefault="006340E7" w:rsidP="006340E7">
      <w:pPr>
        <w:pStyle w:val="Pogalineje"/>
      </w:pPr>
      <w:r w:rsidRPr="006340E7">
        <w:t>strošk</w:t>
      </w:r>
      <w:r>
        <w:t>i</w:t>
      </w:r>
      <w:r w:rsidRPr="006340E7">
        <w:t xml:space="preserve"> dela, blaga in storitev, strošk</w:t>
      </w:r>
      <w:r>
        <w:t>i</w:t>
      </w:r>
      <w:r w:rsidRPr="006340E7">
        <w:t xml:space="preserve"> izdelave ponudbene dokumentacije, popust</w:t>
      </w:r>
      <w:r w:rsidR="00150865">
        <w:t>ov</w:t>
      </w:r>
      <w:r w:rsidRPr="006340E7">
        <w:t xml:space="preserve"> in dajat</w:t>
      </w:r>
      <w:r w:rsidR="00150865">
        <w:t>ev</w:t>
      </w:r>
      <w:r w:rsidRPr="006340E7">
        <w:t>, ter vs</w:t>
      </w:r>
      <w:r w:rsidR="00150865">
        <w:t>i</w:t>
      </w:r>
      <w:r w:rsidRPr="006340E7">
        <w:t xml:space="preserve"> drug</w:t>
      </w:r>
      <w:r w:rsidR="00150865">
        <w:t>i</w:t>
      </w:r>
      <w:r w:rsidRPr="006340E7">
        <w:t xml:space="preserve"> strošk</w:t>
      </w:r>
      <w:r w:rsidR="00150865">
        <w:t>i</w:t>
      </w:r>
      <w:r w:rsidRPr="006340E7">
        <w:t>, ki so potrebni za izvedbo storitve skladno z zahtevami iz t</w:t>
      </w:r>
      <w:r w:rsidR="00150865">
        <w:t>ega okvirnega sporazuma</w:t>
      </w:r>
      <w:r w:rsidRPr="006340E7">
        <w:t>.</w:t>
      </w:r>
    </w:p>
    <w:p w14:paraId="27142E59" w14:textId="3F5A0EC7" w:rsidR="007120C9" w:rsidRDefault="00150865" w:rsidP="007120C9">
      <w:pPr>
        <w:pStyle w:val="Pogodstavek"/>
        <w:numPr>
          <w:ilvl w:val="0"/>
          <w:numId w:val="107"/>
        </w:numPr>
      </w:pPr>
      <w:r>
        <w:t>Izvajalec</w:t>
      </w:r>
      <w:r w:rsidR="007120C9">
        <w:t xml:space="preserve"> za izvedbo storitev po tem okvirnem sporazumu ni upravičena do plačila kakršnihkoli dodatnih stroškov, razen davka na dodano vrednost, ki se obračuna v skladu z zakonom in na vsakokratnem računu ločeno prikaže.</w:t>
      </w:r>
    </w:p>
    <w:p w14:paraId="5E15834E" w14:textId="382EEFD4" w:rsidR="00C55CDA" w:rsidRDefault="00C55CDA" w:rsidP="007120C9">
      <w:pPr>
        <w:pStyle w:val="Pogodstavek"/>
        <w:numPr>
          <w:ilvl w:val="0"/>
          <w:numId w:val="107"/>
        </w:numPr>
      </w:pPr>
      <w:r w:rsidRPr="00C55CDA">
        <w:t>V primeru, da se bo cena na trgu za storitve, ki so predmet tega sporazuma, v času veljavnosti tega sporazuma znižala, se izvajalec zavezuje znižati tudi ceno, določeno v prvem odstavku tega člena</w:t>
      </w:r>
      <w:r>
        <w:t>.</w:t>
      </w:r>
    </w:p>
    <w:p w14:paraId="33F7BC0C" w14:textId="77777777" w:rsidR="00150865" w:rsidRPr="00E97E16" w:rsidRDefault="00150865" w:rsidP="00150865">
      <w:pPr>
        <w:pStyle w:val="Pogpoglavje"/>
      </w:pPr>
      <w:r w:rsidRPr="00E97E16">
        <w:t>SPLOŠNI IN POSEBNI POGOJI</w:t>
      </w:r>
    </w:p>
    <w:p w14:paraId="41F5E6BC" w14:textId="77777777" w:rsidR="00150865" w:rsidRPr="00E97E16" w:rsidRDefault="00150865" w:rsidP="00150865">
      <w:pPr>
        <w:pStyle w:val="Poglen"/>
      </w:pPr>
    </w:p>
    <w:p w14:paraId="11A193FD" w14:textId="77777777" w:rsidR="00150865" w:rsidRPr="00E97E16" w:rsidRDefault="00150865" w:rsidP="00150865">
      <w:pPr>
        <w:pStyle w:val="Pogodstavek"/>
        <w:numPr>
          <w:ilvl w:val="0"/>
          <w:numId w:val="0"/>
        </w:numPr>
        <w:ind w:left="360" w:hanging="360"/>
      </w:pPr>
      <w:r w:rsidRPr="00E97E16">
        <w:t>Naročnik se obvezuje, da bo:</w:t>
      </w:r>
    </w:p>
    <w:p w14:paraId="7EB714A4" w14:textId="488CC2E2" w:rsidR="00150865" w:rsidRDefault="00150865" w:rsidP="00641B9F">
      <w:pPr>
        <w:pStyle w:val="Pogalineje"/>
        <w:numPr>
          <w:ilvl w:val="1"/>
          <w:numId w:val="142"/>
        </w:numPr>
        <w:ind w:left="714" w:hanging="357"/>
      </w:pPr>
      <w:r w:rsidRPr="00E97E16">
        <w:t xml:space="preserve">pred začetkom izvajanja </w:t>
      </w:r>
      <w:r w:rsidR="00F02F94">
        <w:t>storitve</w:t>
      </w:r>
      <w:r w:rsidRPr="00E97E16">
        <w:t xml:space="preserve"> seznanil izvajalca</w:t>
      </w:r>
      <w:r>
        <w:t xml:space="preserve"> </w:t>
      </w:r>
      <w:r w:rsidR="00F02F94">
        <w:t>s prevzemnimi mesti odpadka na lokacijah iz drugega odstavka 2. člena tega okvirnega sporazuma ter s</w:t>
      </w:r>
      <w:r>
        <w:t xml:space="preserve"> pogoji zadrževanja </w:t>
      </w:r>
      <w:r w:rsidR="00F02F94">
        <w:t>in izvajanja storitev na teh lokacijah</w:t>
      </w:r>
      <w:r w:rsidR="00254BFA">
        <w:t>;</w:t>
      </w:r>
    </w:p>
    <w:p w14:paraId="509F7502" w14:textId="0C959F42" w:rsidR="00C1530D" w:rsidRPr="00E97E16" w:rsidRDefault="00C1530D" w:rsidP="00641B9F">
      <w:pPr>
        <w:pStyle w:val="Pogalineje"/>
        <w:numPr>
          <w:ilvl w:val="1"/>
          <w:numId w:val="142"/>
        </w:numPr>
        <w:ind w:left="714" w:hanging="357"/>
      </w:pPr>
      <w:r>
        <w:lastRenderedPageBreak/>
        <w:t>na vsaki lokaciji zagotovil po dva kotalna kontejnerja, velikosti 20 m</w:t>
      </w:r>
      <w:r w:rsidRPr="00C1530D">
        <w:rPr>
          <w:vertAlign w:val="superscript"/>
        </w:rPr>
        <w:t>3</w:t>
      </w:r>
      <w:r w:rsidR="00254BFA">
        <w:t>;</w:t>
      </w:r>
    </w:p>
    <w:p w14:paraId="509FDF93" w14:textId="452CAABA" w:rsidR="00150865" w:rsidRDefault="00150865" w:rsidP="00641B9F">
      <w:pPr>
        <w:pStyle w:val="Pogalineje"/>
        <w:numPr>
          <w:ilvl w:val="1"/>
          <w:numId w:val="142"/>
        </w:numPr>
        <w:ind w:left="714" w:hanging="357"/>
      </w:pPr>
      <w:r w:rsidRPr="00E97E16">
        <w:t xml:space="preserve">sodeloval </w:t>
      </w:r>
      <w:r w:rsidR="00694A46">
        <w:t>izvajalcem</w:t>
      </w:r>
      <w:r w:rsidRPr="00E97E16">
        <w:t xml:space="preserve"> s ciljem, da se prevzet</w:t>
      </w:r>
      <w:r w:rsidR="00694A46">
        <w:t>a</w:t>
      </w:r>
      <w:r w:rsidRPr="00E97E16">
        <w:t xml:space="preserve"> storit</w:t>
      </w:r>
      <w:r w:rsidR="00694A46">
        <w:t>ev</w:t>
      </w:r>
      <w:r w:rsidRPr="00E97E16">
        <w:t xml:space="preserve"> izvrši pravočasno in v obojestransko zadovoljstvo</w:t>
      </w:r>
      <w:r w:rsidR="00254BFA">
        <w:t>;</w:t>
      </w:r>
    </w:p>
    <w:p w14:paraId="39E44267" w14:textId="5D9E7E1B" w:rsidR="00254BFA" w:rsidRPr="00E97E16" w:rsidRDefault="00254BFA" w:rsidP="00641B9F">
      <w:pPr>
        <w:pStyle w:val="Pogalineje"/>
        <w:numPr>
          <w:ilvl w:val="1"/>
          <w:numId w:val="142"/>
        </w:numPr>
        <w:ind w:left="714" w:hanging="357"/>
      </w:pPr>
      <w:r>
        <w:t xml:space="preserve">izvajal nadzor nad </w:t>
      </w:r>
      <w:r w:rsidRPr="00254BFA">
        <w:t xml:space="preserve">kvaliteto izvajanja storitev v skladu z določili tega </w:t>
      </w:r>
      <w:r>
        <w:t xml:space="preserve">okvirnega </w:t>
      </w:r>
      <w:r w:rsidRPr="00254BFA">
        <w:t>sporazuma in na podlagi veljavnih predpisov, ki urejajo področje ravnanja z odpadki</w:t>
      </w:r>
      <w:r>
        <w:t>;</w:t>
      </w:r>
    </w:p>
    <w:p w14:paraId="2050D7F5" w14:textId="0ED14269" w:rsidR="00150865" w:rsidRPr="00E97E16" w:rsidRDefault="00150865" w:rsidP="00641B9F">
      <w:pPr>
        <w:pStyle w:val="Pogalineje"/>
        <w:numPr>
          <w:ilvl w:val="1"/>
          <w:numId w:val="142"/>
        </w:numPr>
        <w:ind w:left="714" w:hanging="357"/>
      </w:pPr>
      <w:r w:rsidRPr="00E97E16">
        <w:t xml:space="preserve">tekoče obveščal </w:t>
      </w:r>
      <w:r w:rsidR="00694A46">
        <w:t>izvajalca</w:t>
      </w:r>
      <w:r>
        <w:t xml:space="preserve"> </w:t>
      </w:r>
      <w:r w:rsidRPr="00E97E16">
        <w:t>o vseh spremembah in novo nastalih situacijah, ki bi lahko imele vpliv na izvršitev prevzet</w:t>
      </w:r>
      <w:r w:rsidR="00694A46">
        <w:t>e</w:t>
      </w:r>
      <w:r w:rsidRPr="00E97E16">
        <w:t xml:space="preserve"> storit</w:t>
      </w:r>
      <w:r w:rsidR="00694A46">
        <w:t>ve</w:t>
      </w:r>
      <w:r w:rsidRPr="00E97E16">
        <w:t>.</w:t>
      </w:r>
    </w:p>
    <w:p w14:paraId="58798567" w14:textId="77777777" w:rsidR="00150865" w:rsidRDefault="00150865" w:rsidP="00150865">
      <w:pPr>
        <w:pStyle w:val="Poglen"/>
      </w:pPr>
    </w:p>
    <w:p w14:paraId="518854BD" w14:textId="77777777" w:rsidR="00FF24C5" w:rsidRDefault="00FF24C5" w:rsidP="00FF24C5">
      <w:pPr>
        <w:pStyle w:val="Pogodstavek"/>
        <w:numPr>
          <w:ilvl w:val="0"/>
          <w:numId w:val="133"/>
        </w:numPr>
      </w:pPr>
      <w:r w:rsidRPr="00FF24C5">
        <w:t>Izvajalec se zavezuje, da bo storitev izvajal skladno z veljavno zakonodajo, z zahtevami naročnika, po pravilih stroke, s skrbnostjo dobrega strokovnjaka ter v skladu s tem okvirnim sporazumom.</w:t>
      </w:r>
    </w:p>
    <w:p w14:paraId="3CF6E485" w14:textId="546B4B6F" w:rsidR="001636EC" w:rsidRDefault="001636EC" w:rsidP="001636EC">
      <w:pPr>
        <w:pStyle w:val="Pogodstavek"/>
        <w:numPr>
          <w:ilvl w:val="0"/>
          <w:numId w:val="133"/>
        </w:numPr>
      </w:pPr>
      <w:r>
        <w:t xml:space="preserve">Za izvedbo prevoza odpadka mora imeti izvajalec ves čas trajanja vsa veljavna dovoljenja, potrdila ali druge dokumente, ki jih veljavni predpisi v Republiki Sloveniji oziroma v Evropski uniji zahtevajo za opravljanje prevoza odpadkov s klasifikacijsko številko 19 08 05. </w:t>
      </w:r>
    </w:p>
    <w:p w14:paraId="66A98753" w14:textId="561889A0" w:rsidR="001636EC" w:rsidRDefault="001636EC" w:rsidP="001636EC">
      <w:pPr>
        <w:pStyle w:val="Pogodstavek"/>
        <w:numPr>
          <w:ilvl w:val="0"/>
          <w:numId w:val="133"/>
        </w:numPr>
      </w:pPr>
      <w:r>
        <w:t>Za izvedbo obdelave odpadka mora imeti izvajalec ves čas izvajanja tega naročila vsa veljavna dovoljenja, potrdila ali druge dokumente, ki jih veljavni predpisi v Republiki Sloveniji oziroma v Evropski uniji zahtevajo za obdelavo odpadka s klasifikacijsko številko 19 08 05.</w:t>
      </w:r>
      <w:r w:rsidR="00641B9F">
        <w:t xml:space="preserve"> V primeru, da na predvideni lokaciji ne bo možna obdelava odpadka, je izvajalec dolžan zagotoviti nadomestno lokacijo, z vsemi zakonsko predpisanimi dovoljeni, potrdili oz. drugo potrebno dokumentacijo.</w:t>
      </w:r>
    </w:p>
    <w:p w14:paraId="32AAB2AD" w14:textId="529C4C3E" w:rsidR="001636EC" w:rsidRDefault="001636EC" w:rsidP="001636EC">
      <w:pPr>
        <w:pStyle w:val="Pogodstavek"/>
        <w:numPr>
          <w:ilvl w:val="0"/>
          <w:numId w:val="133"/>
        </w:numPr>
      </w:pPr>
      <w:r>
        <w:t>Izvajalec mora zagotoviti ažurno vodenje vse zakonsko predpisane dokumentacije in vodenje vseh predpisanih evidenc ter naročniku sprotno dostavljati vse podatke, ki jih v povezavi z izvedbo storitve</w:t>
      </w:r>
      <w:r w:rsidR="00254BFA">
        <w:t xml:space="preserve"> ali nadzorom nad izvedbo storitve</w:t>
      </w:r>
      <w:r>
        <w:t xml:space="preserve"> ta zahteva.</w:t>
      </w:r>
    </w:p>
    <w:p w14:paraId="419103B8" w14:textId="77777777" w:rsidR="001636EC" w:rsidRDefault="001636EC" w:rsidP="00C55CDA">
      <w:pPr>
        <w:pStyle w:val="Poglen"/>
      </w:pPr>
    </w:p>
    <w:p w14:paraId="48FFB17C" w14:textId="1ED9D36A" w:rsidR="00150865" w:rsidRPr="005D4481" w:rsidRDefault="00694A46" w:rsidP="00641B9F">
      <w:pPr>
        <w:pStyle w:val="Pogodstavek"/>
        <w:numPr>
          <w:ilvl w:val="0"/>
          <w:numId w:val="141"/>
        </w:numPr>
      </w:pPr>
      <w:r>
        <w:t xml:space="preserve">Izvajalec </w:t>
      </w:r>
      <w:r w:rsidR="00150865" w:rsidRPr="005D4481">
        <w:t>se obvezuje, da bo</w:t>
      </w:r>
      <w:r w:rsidR="00FF24C5">
        <w:t xml:space="preserve"> spoštoval naslednje splošne pogoje tega okvirnega sporazuma</w:t>
      </w:r>
      <w:r w:rsidR="00150865" w:rsidRPr="005D4481">
        <w:t>:</w:t>
      </w:r>
    </w:p>
    <w:p w14:paraId="4BA520F4" w14:textId="14EF7BAC" w:rsidR="00694A46" w:rsidRPr="00694A46" w:rsidRDefault="00694A46" w:rsidP="00FF24C5">
      <w:pPr>
        <w:pStyle w:val="Pogodstavek"/>
        <w:numPr>
          <w:ilvl w:val="1"/>
          <w:numId w:val="134"/>
        </w:numPr>
      </w:pPr>
      <w:r w:rsidRPr="00694A46">
        <w:t>storitev izvajal skladno z veljavno zakonodajo</w:t>
      </w:r>
      <w:r>
        <w:t xml:space="preserve">, standardi in normativi ter ob upoštevanju navodil </w:t>
      </w:r>
      <w:r w:rsidRPr="00694A46">
        <w:t xml:space="preserve">naročnika, </w:t>
      </w:r>
      <w:r>
        <w:t>pravil</w:t>
      </w:r>
      <w:r w:rsidRPr="00694A46">
        <w:t xml:space="preserve"> stroke, s skrbnostjo dobrega strokovnjaka</w:t>
      </w:r>
      <w:r>
        <w:t>,</w:t>
      </w:r>
      <w:r w:rsidRPr="00694A46">
        <w:t xml:space="preserve"> </w:t>
      </w:r>
      <w:r w:rsidRPr="005D4481">
        <w:t>vestno</w:t>
      </w:r>
      <w:r>
        <w:t>,</w:t>
      </w:r>
      <w:r w:rsidRPr="005D4481">
        <w:t xml:space="preserve"> kvalitetno</w:t>
      </w:r>
      <w:r w:rsidRPr="006B3825">
        <w:t xml:space="preserve"> </w:t>
      </w:r>
      <w:r w:rsidRPr="00694A46">
        <w:t>ter v skladu s tem okvirnim sporazumom</w:t>
      </w:r>
      <w:r>
        <w:t>;</w:t>
      </w:r>
    </w:p>
    <w:p w14:paraId="2574D7FC" w14:textId="77777777" w:rsidR="00FF24C5" w:rsidRPr="005D4481" w:rsidRDefault="00FF24C5" w:rsidP="00FF24C5">
      <w:pPr>
        <w:pStyle w:val="Pogodstavek"/>
        <w:numPr>
          <w:ilvl w:val="1"/>
          <w:numId w:val="134"/>
        </w:numPr>
      </w:pPr>
      <w:r w:rsidRPr="005D4481">
        <w:t xml:space="preserve">izvajanje </w:t>
      </w:r>
      <w:r>
        <w:t>storitev</w:t>
      </w:r>
      <w:r w:rsidRPr="005D4481">
        <w:t xml:space="preserve"> stalno prilagajal sodobnim standardom,</w:t>
      </w:r>
    </w:p>
    <w:p w14:paraId="6DF7411A" w14:textId="3152C328" w:rsidR="00150865" w:rsidRPr="005D4481" w:rsidRDefault="00FF24C5" w:rsidP="00FF24C5">
      <w:pPr>
        <w:pStyle w:val="Pogodstavek"/>
        <w:numPr>
          <w:ilvl w:val="1"/>
          <w:numId w:val="134"/>
        </w:numPr>
      </w:pPr>
      <w:r w:rsidRPr="005D4481">
        <w:t xml:space="preserve">svoje obveznosti izvajal v </w:t>
      </w:r>
      <w:r>
        <w:t xml:space="preserve">dogovorjenih </w:t>
      </w:r>
      <w:r w:rsidRPr="005D4481">
        <w:t>rok</w:t>
      </w:r>
      <w:r>
        <w:t>ih</w:t>
      </w:r>
      <w:r w:rsidRPr="005D4481">
        <w:t>,</w:t>
      </w:r>
      <w:r>
        <w:t xml:space="preserve"> </w:t>
      </w:r>
    </w:p>
    <w:p w14:paraId="4F7D990E" w14:textId="328F3E8E" w:rsidR="00150865" w:rsidRPr="005D4481" w:rsidRDefault="00150865" w:rsidP="00FF24C5">
      <w:pPr>
        <w:pStyle w:val="Pogodstavek"/>
        <w:numPr>
          <w:ilvl w:val="1"/>
          <w:numId w:val="134"/>
        </w:numPr>
      </w:pPr>
      <w:r w:rsidRPr="005D4481">
        <w:t>izvajal storitve po cen</w:t>
      </w:r>
      <w:r w:rsidR="00694A46">
        <w:t>i</w:t>
      </w:r>
      <w:r>
        <w:t>, dogovorjeni s tem okvirnim sporazumom</w:t>
      </w:r>
      <w:r w:rsidRPr="005D4481">
        <w:t>,</w:t>
      </w:r>
    </w:p>
    <w:p w14:paraId="7549DC2B" w14:textId="3DA986A1" w:rsidR="00150865" w:rsidRPr="005D4481" w:rsidRDefault="00150865" w:rsidP="00FF24C5">
      <w:pPr>
        <w:pStyle w:val="Pogodstavek"/>
        <w:numPr>
          <w:ilvl w:val="1"/>
          <w:numId w:val="134"/>
        </w:numPr>
      </w:pPr>
      <w:r w:rsidRPr="005D4481">
        <w:t>nemudoma pisno obvestil naročnika o okoliščinah, ki bi lahko otežile ali onemogočile nadaljnje izvajanje tega sporazuma,</w:t>
      </w:r>
    </w:p>
    <w:p w14:paraId="2D904E04" w14:textId="527B8DF4" w:rsidR="00150865" w:rsidRPr="005D4481" w:rsidRDefault="00150865" w:rsidP="00FF24C5">
      <w:pPr>
        <w:pStyle w:val="Pogodstavek"/>
        <w:numPr>
          <w:ilvl w:val="1"/>
          <w:numId w:val="134"/>
        </w:numPr>
      </w:pPr>
      <w:r w:rsidRPr="005D4481">
        <w:t>stalno sodeloval z naročnikom</w:t>
      </w:r>
      <w:r>
        <w:t xml:space="preserve">, </w:t>
      </w:r>
      <w:r w:rsidRPr="005D4481">
        <w:t>na zahtevo naročnika pri izvedbi storit</w:t>
      </w:r>
      <w:r w:rsidR="00694A46">
        <w:t>ve</w:t>
      </w:r>
      <w:r w:rsidRPr="005D4481">
        <w:t xml:space="preserve"> dajal pojasnila in </w:t>
      </w:r>
      <w:r>
        <w:t xml:space="preserve">konstruktivno </w:t>
      </w:r>
      <w:r w:rsidRPr="005D4481">
        <w:t>sodeloval pri usklajevanju z naročnikom</w:t>
      </w:r>
      <w:r>
        <w:t>;</w:t>
      </w:r>
    </w:p>
    <w:p w14:paraId="36F1E1F6" w14:textId="77777777" w:rsidR="00FF24C5" w:rsidRDefault="00FF24C5" w:rsidP="00FF24C5">
      <w:pPr>
        <w:pStyle w:val="Pogodstavek"/>
        <w:numPr>
          <w:ilvl w:val="1"/>
          <w:numId w:val="134"/>
        </w:numPr>
      </w:pPr>
      <w:r w:rsidRPr="005D4481">
        <w:t>omogočal strokovni, finančni</w:t>
      </w:r>
      <w:r>
        <w:t>, količinski</w:t>
      </w:r>
      <w:r w:rsidRPr="005D4481">
        <w:t xml:space="preserve"> in kvalitetni nadzor izveden</w:t>
      </w:r>
      <w:r>
        <w:t>e storitve</w:t>
      </w:r>
      <w:r w:rsidRPr="005D4481">
        <w:t xml:space="preserve"> ter </w:t>
      </w:r>
      <w:r>
        <w:t xml:space="preserve">nadzor </w:t>
      </w:r>
      <w:r w:rsidRPr="005D4481">
        <w:t>zakonitost</w:t>
      </w:r>
      <w:r>
        <w:t>i</w:t>
      </w:r>
      <w:r w:rsidRPr="005D4481">
        <w:t xml:space="preserve"> dela</w:t>
      </w:r>
      <w:r>
        <w:t>,</w:t>
      </w:r>
    </w:p>
    <w:p w14:paraId="140DB49D" w14:textId="7876601F" w:rsidR="00150865" w:rsidRPr="005D4481" w:rsidRDefault="00150865" w:rsidP="00FF24C5">
      <w:pPr>
        <w:pStyle w:val="Pogodstavek"/>
        <w:numPr>
          <w:ilvl w:val="1"/>
          <w:numId w:val="134"/>
        </w:numPr>
      </w:pPr>
      <w:r w:rsidRPr="005D4481">
        <w:t>med izvajanjem storit</w:t>
      </w:r>
      <w:r w:rsidR="00694A46">
        <w:t>ve</w:t>
      </w:r>
      <w:r w:rsidRPr="005D4481">
        <w:t xml:space="preserve"> samostojno poskrbel za vse potrebne ukrepe varstva pri delu, varstva okolja in varstva pred požarom ter za izvajanje teh ukrepov, </w:t>
      </w:r>
      <w:r w:rsidR="00694A46">
        <w:t xml:space="preserve">ter </w:t>
      </w:r>
      <w:r w:rsidRPr="005D4481">
        <w:t>za posledice njihove morebitne opustitve prevzel polno odgovornost</w:t>
      </w:r>
      <w:r w:rsidR="00694A46">
        <w:t>;</w:t>
      </w:r>
    </w:p>
    <w:p w14:paraId="6CD6B79C" w14:textId="56290807" w:rsidR="00150865" w:rsidRPr="005D4481" w:rsidRDefault="00150865" w:rsidP="00FF24C5">
      <w:pPr>
        <w:pStyle w:val="Pogodstavek"/>
        <w:numPr>
          <w:ilvl w:val="1"/>
          <w:numId w:val="134"/>
        </w:numPr>
      </w:pPr>
      <w:r w:rsidRPr="005D4481">
        <w:t xml:space="preserve">vodil poslovne knjige tako, da je razvidna transparentnost poslovanja pri izvajanju </w:t>
      </w:r>
      <w:r>
        <w:t>storit</w:t>
      </w:r>
      <w:r w:rsidR="00694A46">
        <w:t>ve</w:t>
      </w:r>
      <w:r>
        <w:t xml:space="preserve"> po tem okvirnem sporazumu</w:t>
      </w:r>
      <w:r w:rsidR="00694A46">
        <w:t>;</w:t>
      </w:r>
    </w:p>
    <w:p w14:paraId="044ECDF1" w14:textId="7F25CBFB" w:rsidR="00150865" w:rsidRPr="005D4481" w:rsidRDefault="00150865" w:rsidP="00FF24C5">
      <w:pPr>
        <w:pStyle w:val="Pogodstavek"/>
        <w:numPr>
          <w:ilvl w:val="1"/>
          <w:numId w:val="134"/>
        </w:numPr>
      </w:pPr>
      <w:r w:rsidRPr="005D4481">
        <w:t>naročnika obveščal o vsem, kar je povezano z izpolnjevanjem</w:t>
      </w:r>
      <w:r>
        <w:t xml:space="preserve"> tega okvirnega sporazuma</w:t>
      </w:r>
      <w:r w:rsidRPr="005D4481">
        <w:t>,</w:t>
      </w:r>
    </w:p>
    <w:p w14:paraId="5E3F4A2D" w14:textId="6786347B" w:rsidR="00150865" w:rsidRDefault="00150865" w:rsidP="00FF24C5">
      <w:pPr>
        <w:pStyle w:val="Pogodstavek"/>
        <w:numPr>
          <w:ilvl w:val="1"/>
          <w:numId w:val="134"/>
        </w:numPr>
      </w:pPr>
      <w:r w:rsidRPr="005D4481">
        <w:t>zagotovi</w:t>
      </w:r>
      <w:r w:rsidR="00694A46">
        <w:t>l</w:t>
      </w:r>
      <w:r w:rsidRPr="005D4481">
        <w:t xml:space="preserve"> povrnitev v prvotno stanje oziroma </w:t>
      </w:r>
      <w:r>
        <w:t>povrnil škodo</w:t>
      </w:r>
      <w:r w:rsidRPr="005D4481">
        <w:t xml:space="preserve"> v primerih, ko bo javna in zasebna lastnina zaradi </w:t>
      </w:r>
      <w:r>
        <w:t>izvajanja storitev po tem okvirnem sporazumu</w:t>
      </w:r>
      <w:r w:rsidRPr="005D4481">
        <w:t xml:space="preserve"> uni</w:t>
      </w:r>
      <w:r>
        <w:t>č</w:t>
      </w:r>
      <w:r w:rsidRPr="005D4481">
        <w:t>ena ali po</w:t>
      </w:r>
      <w:r>
        <w:t>š</w:t>
      </w:r>
      <w:r w:rsidRPr="005D4481">
        <w:t xml:space="preserve">kodovana po krivdi </w:t>
      </w:r>
      <w:r w:rsidR="00694A46">
        <w:t>izvajalca</w:t>
      </w:r>
      <w:r w:rsidRPr="005D4481">
        <w:t>.</w:t>
      </w:r>
    </w:p>
    <w:p w14:paraId="677BD82F" w14:textId="37567DF6" w:rsidR="00641B9F" w:rsidRDefault="00641B9F" w:rsidP="00641B9F">
      <w:pPr>
        <w:pStyle w:val="Pogodstavek"/>
        <w:numPr>
          <w:ilvl w:val="0"/>
          <w:numId w:val="134"/>
        </w:numPr>
      </w:pPr>
      <w:r w:rsidRPr="00641B9F">
        <w:t>Izvajalec se zavezuje, da bo ves čas veljavnosti sporazuma zagotavljal dovolj kapacitet za nemoteno izvajanje dogovorjenih storitev. V primeru, da izvajalec ne bo zagotovil nemotenega izvajanja storitev, je dolžan naročniku povrniti vso škodo, ki bi jo lahko naročnik imel zaradi neopravljene storitve.</w:t>
      </w:r>
    </w:p>
    <w:p w14:paraId="03D1FF60" w14:textId="77777777" w:rsidR="00C55CDA" w:rsidRDefault="00C55CDA" w:rsidP="00C55CDA">
      <w:pPr>
        <w:pStyle w:val="Poglen"/>
      </w:pPr>
    </w:p>
    <w:p w14:paraId="1D38264F" w14:textId="2106254F" w:rsidR="00FF24C5" w:rsidRPr="005D4481" w:rsidRDefault="00FF24C5" w:rsidP="00C55CDA">
      <w:pPr>
        <w:pStyle w:val="Pogodstavek"/>
        <w:numPr>
          <w:ilvl w:val="0"/>
          <w:numId w:val="0"/>
        </w:numPr>
        <w:ind w:left="360" w:hanging="360"/>
      </w:pPr>
      <w:r>
        <w:t xml:space="preserve">Izvajalec </w:t>
      </w:r>
      <w:r w:rsidRPr="005D4481">
        <w:t>se obvezuje, da bo</w:t>
      </w:r>
      <w:r>
        <w:t xml:space="preserve"> spoštoval naslednje posebne pogoje tega okvirnega sporazuma</w:t>
      </w:r>
      <w:r w:rsidRPr="005D4481">
        <w:t>:</w:t>
      </w:r>
    </w:p>
    <w:p w14:paraId="60D78708" w14:textId="2350D113" w:rsidR="00FF24C5" w:rsidRPr="005D4481" w:rsidRDefault="00FF24C5" w:rsidP="00FF24C5">
      <w:pPr>
        <w:pStyle w:val="Pogodstavek"/>
        <w:numPr>
          <w:ilvl w:val="0"/>
          <w:numId w:val="135"/>
        </w:numPr>
      </w:pPr>
      <w:r>
        <w:t>odpadek prevzemal redno in nemoteno, na lokacijah iz drugega odstavka 2. člena tega okvirnega sporazuma</w:t>
      </w:r>
      <w:r w:rsidR="006635A4">
        <w:t>. Prevzem se izvaja od 5 do 8 krat mesečno (1-2 krat tedensko), v času od ponedeljka do petka, med 7.00 in 14.00 uro.</w:t>
      </w:r>
      <w:r w:rsidR="006635A4" w:rsidRPr="006635A4">
        <w:t xml:space="preserve"> </w:t>
      </w:r>
      <w:r w:rsidR="006635A4">
        <w:t>Pogostejši odvozi so potrebni občasno, v času od aprila do novembra, in se predhodno dogovorijo;</w:t>
      </w:r>
    </w:p>
    <w:p w14:paraId="6F3AE54B" w14:textId="573D8064" w:rsidR="001636EC" w:rsidRDefault="001636EC" w:rsidP="001636EC">
      <w:pPr>
        <w:pStyle w:val="Pogodstavek"/>
        <w:numPr>
          <w:ilvl w:val="0"/>
          <w:numId w:val="135"/>
        </w:numPr>
      </w:pPr>
      <w:r>
        <w:t xml:space="preserve">odpadek prevzel v roku največ </w:t>
      </w:r>
      <w:r w:rsidR="00C55CDA">
        <w:t>2 (</w:t>
      </w:r>
      <w:r>
        <w:t>dveh</w:t>
      </w:r>
      <w:r w:rsidR="00C55CDA">
        <w:t>)</w:t>
      </w:r>
      <w:r>
        <w:t xml:space="preserve"> delovnih dni od poziva naročnika, razen če se skrbnika tega okvirnega sporazuma dogovorita drugače. Prevzem mora biti fiksno dogovorjen najmanj 1</w:t>
      </w:r>
      <w:r w:rsidR="00C55CDA">
        <w:t xml:space="preserve"> (en)</w:t>
      </w:r>
      <w:r>
        <w:t xml:space="preserve"> delovni dan pred prevzemom;</w:t>
      </w:r>
    </w:p>
    <w:p w14:paraId="77F4502E" w14:textId="624E0D97" w:rsidR="006635A4" w:rsidRDefault="00FF24C5" w:rsidP="00FF24C5">
      <w:pPr>
        <w:pStyle w:val="Pogodstavek"/>
        <w:numPr>
          <w:ilvl w:val="0"/>
          <w:numId w:val="135"/>
        </w:numPr>
      </w:pPr>
      <w:r>
        <w:lastRenderedPageBreak/>
        <w:t xml:space="preserve">prevzem </w:t>
      </w:r>
      <w:r w:rsidR="006635A4">
        <w:t>odpadka</w:t>
      </w:r>
      <w:r>
        <w:t xml:space="preserve"> vršil v vodotesnih 20 m</w:t>
      </w:r>
      <w:r w:rsidRPr="00FF24C5">
        <w:rPr>
          <w:vertAlign w:val="superscript"/>
        </w:rPr>
        <w:t>3</w:t>
      </w:r>
      <w:r>
        <w:t xml:space="preserve"> kotalnih kontejnerjih s pokrovom (pomično cerado)</w:t>
      </w:r>
      <w:r w:rsidR="006635A4">
        <w:t xml:space="preserve"> in ob</w:t>
      </w:r>
      <w:r>
        <w:t xml:space="preserve"> vsakokratnem prevzemu </w:t>
      </w:r>
      <w:r w:rsidR="006635A4">
        <w:t>izvedel</w:t>
      </w:r>
      <w:r>
        <w:t xml:space="preserve"> zamenjav</w:t>
      </w:r>
      <w:r w:rsidR="006635A4">
        <w:t>o</w:t>
      </w:r>
      <w:r>
        <w:t xml:space="preserve"> </w:t>
      </w:r>
      <w:r w:rsidR="006635A4">
        <w:t xml:space="preserve">polnega </w:t>
      </w:r>
      <w:r>
        <w:t>kontejnerja</w:t>
      </w:r>
      <w:r w:rsidR="006635A4">
        <w:t xml:space="preserve"> s praznim</w:t>
      </w:r>
      <w:r w:rsidR="00C1530D">
        <w:t>,</w:t>
      </w:r>
      <w:r w:rsidR="00C1530D" w:rsidRPr="00C1530D">
        <w:t xml:space="preserve"> </w:t>
      </w:r>
      <w:r w:rsidR="00C1530D">
        <w:t>ki ga dostavi na prevzemno mesto (pod polžni transporter)</w:t>
      </w:r>
      <w:r w:rsidR="006635A4">
        <w:t>;</w:t>
      </w:r>
    </w:p>
    <w:p w14:paraId="6352344A" w14:textId="1BE70368" w:rsidR="00C1530D" w:rsidRDefault="00C1530D" w:rsidP="00FF24C5">
      <w:pPr>
        <w:pStyle w:val="Pogodstavek"/>
        <w:numPr>
          <w:ilvl w:val="0"/>
          <w:numId w:val="135"/>
        </w:numPr>
      </w:pPr>
      <w:r>
        <w:t>kotalne kontejnerje, ki so last naročnika, vrniti naročniku v roku 24 - 48 ur od prevzema (oz. v roku po dogovoru z naročnikom) ter jih odložiti na mestu, ki ga določi naročnik;</w:t>
      </w:r>
    </w:p>
    <w:p w14:paraId="5AF68832" w14:textId="63D1B15F" w:rsidR="00C1530D" w:rsidRDefault="00C1530D" w:rsidP="00FF24C5">
      <w:pPr>
        <w:pStyle w:val="Pogodstavek"/>
        <w:numPr>
          <w:ilvl w:val="0"/>
          <w:numId w:val="135"/>
        </w:numPr>
      </w:pPr>
      <w:r>
        <w:t xml:space="preserve">po potrebi zagotovil nadomestne </w:t>
      </w:r>
      <w:r w:rsidRPr="00C1530D">
        <w:t>vodotesn</w:t>
      </w:r>
      <w:r>
        <w:t>e</w:t>
      </w:r>
      <w:r w:rsidRPr="00C1530D">
        <w:t xml:space="preserve"> kotaln</w:t>
      </w:r>
      <w:r>
        <w:t>e</w:t>
      </w:r>
      <w:r w:rsidRPr="00C1530D">
        <w:t xml:space="preserve"> kontejnerj</w:t>
      </w:r>
      <w:r>
        <w:t>e</w:t>
      </w:r>
      <w:r w:rsidRPr="00C1530D">
        <w:t xml:space="preserve"> s pokrovom, kapacitete 20 m</w:t>
      </w:r>
      <w:r w:rsidRPr="00C1530D">
        <w:rPr>
          <w:vertAlign w:val="superscript"/>
        </w:rPr>
        <w:t>3</w:t>
      </w:r>
      <w:r>
        <w:t>;</w:t>
      </w:r>
    </w:p>
    <w:p w14:paraId="347783E9" w14:textId="7108E5CD" w:rsidR="001636EC" w:rsidRDefault="001636EC" w:rsidP="00FF24C5">
      <w:pPr>
        <w:pStyle w:val="Pogodstavek"/>
        <w:numPr>
          <w:ilvl w:val="0"/>
          <w:numId w:val="135"/>
        </w:numPr>
      </w:pPr>
      <w:r>
        <w:t>naročniku povrnil vse stroške za odpravo poškodb in okvar na naročnikovih kontejnerjih, ki nastanejo zaradi nepravilne manipulacije in ravnanja s strani izvajalca;</w:t>
      </w:r>
    </w:p>
    <w:p w14:paraId="19B5FFC8" w14:textId="7622677C" w:rsidR="006635A4" w:rsidRDefault="006635A4" w:rsidP="006635A4">
      <w:pPr>
        <w:pStyle w:val="Pogodstavek"/>
        <w:numPr>
          <w:ilvl w:val="0"/>
          <w:numId w:val="135"/>
        </w:numPr>
      </w:pPr>
      <w:r>
        <w:t>izvedel vse potrebne ukrepe</w:t>
      </w:r>
      <w:r w:rsidR="00FF24C5">
        <w:t xml:space="preserve">, da se pri prevzemu kontejnerja vse do tehtanja v nobenem primeru ne </w:t>
      </w:r>
      <w:r>
        <w:t xml:space="preserve">bo </w:t>
      </w:r>
      <w:r w:rsidR="00FF24C5">
        <w:t>poveča</w:t>
      </w:r>
      <w:r>
        <w:t>la</w:t>
      </w:r>
      <w:r w:rsidR="00FF24C5">
        <w:t xml:space="preserve"> vsebnost vlage v blatu</w:t>
      </w:r>
      <w:r>
        <w:t>;</w:t>
      </w:r>
    </w:p>
    <w:p w14:paraId="4E86ED6A" w14:textId="46DBEFC8" w:rsidR="00FF24C5" w:rsidRDefault="00FF24C5" w:rsidP="006635A4">
      <w:pPr>
        <w:pStyle w:val="Pogodstavek"/>
        <w:numPr>
          <w:ilvl w:val="0"/>
          <w:numId w:val="135"/>
        </w:numPr>
      </w:pPr>
      <w:r>
        <w:t>sam zagotovi</w:t>
      </w:r>
      <w:r w:rsidR="006635A4">
        <w:t>l</w:t>
      </w:r>
      <w:r>
        <w:t xml:space="preserve"> tehtanje na </w:t>
      </w:r>
      <w:r w:rsidR="007257E0">
        <w:t xml:space="preserve">uradno </w:t>
      </w:r>
      <w:r>
        <w:t xml:space="preserve">verificirani tehtnici </w:t>
      </w:r>
      <w:r w:rsidR="006635A4">
        <w:t>in</w:t>
      </w:r>
      <w:r>
        <w:t xml:space="preserve"> za vsak prevzem odpadka naročniku iz</w:t>
      </w:r>
      <w:r w:rsidR="006635A4">
        <w:t>dal</w:t>
      </w:r>
      <w:r>
        <w:t xml:space="preserve"> tehtalni list</w:t>
      </w:r>
      <w:r w:rsidR="007257E0">
        <w:t xml:space="preserve"> s količino prevzetega odpadka</w:t>
      </w:r>
      <w:r>
        <w:t xml:space="preserve"> ter ga na dan prevzema oziroma tehtanja </w:t>
      </w:r>
      <w:r w:rsidR="006635A4">
        <w:t>dostavil</w:t>
      </w:r>
      <w:r>
        <w:t xml:space="preserve"> naročniku (osebno ali po elektronski pošti)</w:t>
      </w:r>
      <w:r w:rsidR="006635A4">
        <w:t>;</w:t>
      </w:r>
    </w:p>
    <w:p w14:paraId="55000C84" w14:textId="6822B735" w:rsidR="00C55CDA" w:rsidRDefault="00C55CDA" w:rsidP="006635A4">
      <w:pPr>
        <w:pStyle w:val="Pogodstavek"/>
        <w:numPr>
          <w:ilvl w:val="0"/>
          <w:numId w:val="135"/>
        </w:numPr>
      </w:pPr>
      <w:r>
        <w:t>izdal oziroma potrdil evidenčni list za vsako pošiljko odpadkov.</w:t>
      </w:r>
      <w:r w:rsidRPr="00C55CDA">
        <w:t xml:space="preserve"> </w:t>
      </w:r>
      <w:r w:rsidR="007257E0">
        <w:t xml:space="preserve">Evidenčni list mora biti pripravljen </w:t>
      </w:r>
      <w:r w:rsidR="007257E0" w:rsidRPr="003874BE">
        <w:t>v informacijskem sistemu ravnanja z odpadki (IS-Odpadki – na spletni strani ARSO)</w:t>
      </w:r>
      <w:r w:rsidR="007257E0">
        <w:t xml:space="preserve">. </w:t>
      </w:r>
      <w:r w:rsidRPr="00C55CDA">
        <w:t>V dogovoru z naročnikom je mogoča tudi izdaja skupnega evidenčnega lista za vse pošiljke odpadkov</w:t>
      </w:r>
      <w:r>
        <w:t xml:space="preserve"> na posamezni čistilni napravi</w:t>
      </w:r>
      <w:r w:rsidRPr="00C55CDA">
        <w:t>.</w:t>
      </w:r>
    </w:p>
    <w:p w14:paraId="72606047" w14:textId="45F06CDD" w:rsidR="007257E0" w:rsidRDefault="007257E0" w:rsidP="007257E0">
      <w:pPr>
        <w:pStyle w:val="Pogodstavek"/>
        <w:numPr>
          <w:ilvl w:val="0"/>
          <w:numId w:val="135"/>
        </w:numPr>
      </w:pPr>
      <w:r>
        <w:t>dostavil</w:t>
      </w:r>
      <w:r w:rsidRPr="003874BE">
        <w:t xml:space="preserve"> kopije potrjenih transportnih dokumentov v primeru čezmejnega pošiljanja </w:t>
      </w:r>
      <w:r>
        <w:t>odpadka.</w:t>
      </w:r>
    </w:p>
    <w:p w14:paraId="5BDD39D5" w14:textId="77777777" w:rsidR="006635A4" w:rsidRDefault="006635A4" w:rsidP="006635A4">
      <w:pPr>
        <w:pStyle w:val="Poglen"/>
      </w:pPr>
    </w:p>
    <w:p w14:paraId="47FA7383" w14:textId="77777777" w:rsidR="006635A4" w:rsidRDefault="00FF24C5" w:rsidP="006635A4">
      <w:pPr>
        <w:pStyle w:val="Pogodstavek"/>
        <w:numPr>
          <w:ilvl w:val="0"/>
          <w:numId w:val="136"/>
        </w:numPr>
      </w:pPr>
      <w:r>
        <w:t xml:space="preserve">Naročnik si pridržuje pravico izvesti kontrolo tehtanja posamezne pošiljke odpadka na CERO Pragersko. </w:t>
      </w:r>
    </w:p>
    <w:p w14:paraId="7D952034" w14:textId="77777777" w:rsidR="006635A4" w:rsidRDefault="00FF24C5" w:rsidP="006635A4">
      <w:pPr>
        <w:pStyle w:val="Pogodstavek"/>
        <w:numPr>
          <w:ilvl w:val="0"/>
          <w:numId w:val="136"/>
        </w:numPr>
      </w:pPr>
      <w:r>
        <w:t xml:space="preserve">V primeru, da se masa prevzetih odpadkov, ki jo ugotovi naročnik s kontrolnim tehtanjem, za več kot 10 % razlikuje od mase prevzetih odpadkov, ki izhaja iz tehtalnih listov izvajalca, količino prevzetih odpadkov določi tričlanska komisija, ki jo sestavljajo en predstavnik naročnika, en predstavnik izvajalca ter en član, ki ga naročnik in izvajalec izbereta skupaj. </w:t>
      </w:r>
    </w:p>
    <w:p w14:paraId="51587D9F" w14:textId="6E2E3431" w:rsidR="00FF24C5" w:rsidRDefault="00FF24C5" w:rsidP="006635A4">
      <w:pPr>
        <w:pStyle w:val="Pogodstavek"/>
        <w:numPr>
          <w:ilvl w:val="0"/>
          <w:numId w:val="136"/>
        </w:numPr>
      </w:pPr>
      <w:r>
        <w:t>V primeru, da količino prevzetih odpadkov določi komisija, se izvajalec zavezuje, da bo izstavil evidenčni list za tolikšno količino odpadkov, kot jo je ugotovila komisija.</w:t>
      </w:r>
    </w:p>
    <w:p w14:paraId="48CF606B" w14:textId="77777777" w:rsidR="00FF24C5" w:rsidRDefault="00FF24C5" w:rsidP="00FF24C5">
      <w:pPr>
        <w:pStyle w:val="Poglen"/>
      </w:pPr>
    </w:p>
    <w:p w14:paraId="49F2AB27" w14:textId="1335DEA3" w:rsidR="00150865" w:rsidRDefault="00150865" w:rsidP="00150865">
      <w:pPr>
        <w:pStyle w:val="Pogodstavek"/>
        <w:numPr>
          <w:ilvl w:val="0"/>
          <w:numId w:val="0"/>
        </w:numPr>
      </w:pPr>
      <w:r w:rsidRPr="00E97E16">
        <w:t xml:space="preserve">V slučaju, da se v </w:t>
      </w:r>
      <w:r>
        <w:t>č</w:t>
      </w:r>
      <w:r w:rsidRPr="00E97E16">
        <w:t xml:space="preserve">asu trajanja </w:t>
      </w:r>
      <w:r>
        <w:t>tega okvirnega sporazuma</w:t>
      </w:r>
      <w:r w:rsidRPr="00E97E16">
        <w:t>, zaradi spremenjenih predpisov bistveno spremenijo mo</w:t>
      </w:r>
      <w:r>
        <w:t>ž</w:t>
      </w:r>
      <w:r w:rsidRPr="00E97E16">
        <w:t xml:space="preserve">nosti za izpolnitev obveznosti </w:t>
      </w:r>
      <w:r>
        <w:t>strank okvirnega sporazuma</w:t>
      </w:r>
      <w:r w:rsidRPr="00E97E16">
        <w:t xml:space="preserve">, da se </w:t>
      </w:r>
      <w:r>
        <w:t xml:space="preserve">ta okvirni sporazum </w:t>
      </w:r>
      <w:r w:rsidR="00694A46">
        <w:t xml:space="preserve">sporazumno </w:t>
      </w:r>
      <w:r>
        <w:t>spremeni</w:t>
      </w:r>
      <w:r w:rsidRPr="00B62BC1">
        <w:t xml:space="preserve">. </w:t>
      </w:r>
    </w:p>
    <w:p w14:paraId="2DE4E8CD" w14:textId="7BCE259A" w:rsidR="007120C9" w:rsidRPr="00C55CDA" w:rsidRDefault="007120C9" w:rsidP="007120C9">
      <w:pPr>
        <w:pStyle w:val="Pogpoglavje"/>
      </w:pPr>
      <w:r w:rsidRPr="00C55CDA">
        <w:t xml:space="preserve">NAROČANJE, </w:t>
      </w:r>
      <w:r w:rsidR="00C55CDA">
        <w:t>OBRAČUN IN PLAČILA</w:t>
      </w:r>
    </w:p>
    <w:p w14:paraId="41C3CC9A" w14:textId="77777777" w:rsidR="007120C9" w:rsidRPr="00C55CDA" w:rsidRDefault="007120C9" w:rsidP="007120C9">
      <w:pPr>
        <w:pStyle w:val="Poglen"/>
      </w:pPr>
    </w:p>
    <w:p w14:paraId="0F8CF867" w14:textId="4E11375C" w:rsidR="007120C9" w:rsidRPr="00C55CDA" w:rsidRDefault="007120C9" w:rsidP="007120C9">
      <w:pPr>
        <w:pStyle w:val="Pogodstavek"/>
        <w:numPr>
          <w:ilvl w:val="0"/>
          <w:numId w:val="111"/>
        </w:numPr>
      </w:pPr>
      <w:r w:rsidRPr="00C55CDA">
        <w:t>Naročnik bo storitve naročal v pisni obliki preko elektronske pošte. Naročnik bo v naročilu opredelil količino odpadka (v tonah</w:t>
      </w:r>
      <w:r w:rsidR="007257E0">
        <w:t xml:space="preserve"> oz. v številu kontejnerjev</w:t>
      </w:r>
      <w:r w:rsidRPr="00C55CDA">
        <w:t>)</w:t>
      </w:r>
      <w:r w:rsidR="007257E0">
        <w:t xml:space="preserve"> po prevzemnih lokacijah</w:t>
      </w:r>
      <w:r w:rsidRPr="00C55CDA">
        <w:t>.</w:t>
      </w:r>
    </w:p>
    <w:p w14:paraId="2E2253B2" w14:textId="46FC00C7" w:rsidR="007120C9" w:rsidRPr="00C55CDA" w:rsidRDefault="007257E0" w:rsidP="007120C9">
      <w:pPr>
        <w:pStyle w:val="Pogodstavek"/>
        <w:numPr>
          <w:ilvl w:val="0"/>
          <w:numId w:val="111"/>
        </w:numPr>
      </w:pPr>
      <w:r>
        <w:t>Izvajalec</w:t>
      </w:r>
      <w:r w:rsidR="007120C9" w:rsidRPr="00C55CDA">
        <w:t xml:space="preserve"> je dolžan storitve izvesti, kot jih je naročnik naročil, če ni sporazumno dogovorjeno drugače. </w:t>
      </w:r>
      <w:r>
        <w:t>Pri izvedbi je dolžan spoštovani določila 10. in 11. člena tega okvirnega sporazuma.</w:t>
      </w:r>
    </w:p>
    <w:p w14:paraId="75F1AA0E" w14:textId="339E84A5" w:rsidR="007120C9" w:rsidRPr="00C55CDA" w:rsidRDefault="007120C9" w:rsidP="007120C9">
      <w:pPr>
        <w:pStyle w:val="Pogodstavek"/>
        <w:numPr>
          <w:ilvl w:val="0"/>
          <w:numId w:val="111"/>
        </w:numPr>
        <w:rPr>
          <w:rFonts w:cs="Arial"/>
        </w:rPr>
      </w:pPr>
      <w:r w:rsidRPr="00C55CDA">
        <w:rPr>
          <w:rFonts w:cs="Arial"/>
        </w:rPr>
        <w:t xml:space="preserve">V primeru kršitve določila prejšnjega odstavka, ki niso posledica </w:t>
      </w:r>
      <w:r w:rsidRPr="00BF499C">
        <w:rPr>
          <w:rFonts w:cs="Arial"/>
        </w:rPr>
        <w:t>višje sile po 2</w:t>
      </w:r>
      <w:r w:rsidR="00BF499C" w:rsidRPr="00BF499C">
        <w:rPr>
          <w:rFonts w:cs="Arial"/>
        </w:rPr>
        <w:t>3</w:t>
      </w:r>
      <w:r w:rsidRPr="00BF499C">
        <w:rPr>
          <w:rFonts w:cs="Arial"/>
        </w:rPr>
        <w:t>. členu</w:t>
      </w:r>
      <w:r w:rsidRPr="00C55CDA">
        <w:rPr>
          <w:rFonts w:cs="Arial"/>
        </w:rPr>
        <w:t xml:space="preserve"> tega okvirnega sporazuma, lahko naročnik izvajalcu storitve zaračuna pogodbeno kazen in unovči predloženo finančno zavarovanje za dobro izvedbo pogodbenih obveznosti.</w:t>
      </w:r>
    </w:p>
    <w:p w14:paraId="192CAC8D" w14:textId="77777777" w:rsidR="007257E0" w:rsidRDefault="007257E0" w:rsidP="007257E0">
      <w:pPr>
        <w:pStyle w:val="Poglen"/>
      </w:pPr>
    </w:p>
    <w:p w14:paraId="1EC5A639" w14:textId="47DAAE12" w:rsidR="00C13712" w:rsidRDefault="00C55CDA" w:rsidP="00C13712">
      <w:pPr>
        <w:pStyle w:val="Pogodstavek"/>
        <w:numPr>
          <w:ilvl w:val="0"/>
          <w:numId w:val="140"/>
        </w:numPr>
      </w:pPr>
      <w:r>
        <w:t xml:space="preserve">Izvajalec naročniku izstavlja zbirne mesečne račune za posamezno </w:t>
      </w:r>
      <w:r w:rsidR="00C13712">
        <w:t xml:space="preserve">prevzemno mesto oz. </w:t>
      </w:r>
      <w:r>
        <w:t xml:space="preserve">čistilno napravo, in sicer najkasneje do </w:t>
      </w:r>
      <w:r w:rsidR="00C13712">
        <w:t>8</w:t>
      </w:r>
      <w:r>
        <w:t xml:space="preserve">. dne v mesecu. </w:t>
      </w:r>
      <w:r w:rsidR="00C13712">
        <w:t>K</w:t>
      </w:r>
      <w:r w:rsidR="00C13712" w:rsidRPr="00C13712">
        <w:t>ot datum opravljene mesečne storitve šteje zadnji delovni dan v mesecu</w:t>
      </w:r>
      <w:r w:rsidR="00C13712">
        <w:t>.</w:t>
      </w:r>
    </w:p>
    <w:p w14:paraId="09D94C2C" w14:textId="509E568D" w:rsidR="00C55CDA" w:rsidRDefault="00C55CDA" w:rsidP="007257E0">
      <w:pPr>
        <w:pStyle w:val="Pogodstavek"/>
      </w:pPr>
      <w:r>
        <w:t xml:space="preserve">Izvajalec mora vsakemu posameznemu računu priložiti kopije tehtalnih in evidenčnih listov za vse pošiljke odpadka, prevzete v preteklem mesecu na </w:t>
      </w:r>
      <w:r w:rsidR="00C13712">
        <w:t>določeni</w:t>
      </w:r>
      <w:r>
        <w:t xml:space="preserve"> čistilni napravi. Podpisani in žigosani tehtalni listi ter evidenčni listi za prevzete količine odpadka so sestavni del računa.</w:t>
      </w:r>
    </w:p>
    <w:p w14:paraId="2C4482BA" w14:textId="5AF5509C" w:rsidR="007120C9" w:rsidRPr="003874BE" w:rsidRDefault="007120C9" w:rsidP="00C13712">
      <w:pPr>
        <w:pStyle w:val="Pogodstavek"/>
      </w:pPr>
      <w:r>
        <w:t xml:space="preserve">Račun mora biti </w:t>
      </w:r>
      <w:r w:rsidRPr="00C13712">
        <w:t xml:space="preserve">izstavljen </w:t>
      </w:r>
      <w:r w:rsidR="00C13712">
        <w:t xml:space="preserve">kot e-račun, </w:t>
      </w:r>
      <w:r w:rsidRPr="00C13712">
        <w:t>v xml strukturi, ki jo je definirala GZS, in poslan v naročnikov ePredal (prejemnikov BIC: BASSSI2DICL, IBAN: SI56 0443 0000 0394 225, DŠ: SI32621213)</w:t>
      </w:r>
      <w:r>
        <w:t xml:space="preserve"> ali na elektronski naslov: </w:t>
      </w:r>
      <w:hyperlink r:id="rId9" w:history="1">
        <w:r w:rsidRPr="002814B1">
          <w:rPr>
            <w:rStyle w:val="Hiperpovezava"/>
          </w:rPr>
          <w:t>racuni@komunala-slb.si</w:t>
        </w:r>
      </w:hyperlink>
      <w:r w:rsidRPr="00E97E16">
        <w:t>.</w:t>
      </w:r>
    </w:p>
    <w:p w14:paraId="5B57EFBD" w14:textId="77777777" w:rsidR="007120C9" w:rsidRDefault="007120C9" w:rsidP="007120C9">
      <w:pPr>
        <w:pStyle w:val="Poglen"/>
      </w:pPr>
    </w:p>
    <w:p w14:paraId="5794FB27" w14:textId="4247CFF2" w:rsidR="007120C9" w:rsidRPr="00A21662" w:rsidRDefault="007120C9" w:rsidP="007120C9">
      <w:pPr>
        <w:pStyle w:val="Pogodstavek"/>
        <w:numPr>
          <w:ilvl w:val="0"/>
          <w:numId w:val="112"/>
        </w:numPr>
      </w:pPr>
      <w:r w:rsidRPr="00A21662">
        <w:t xml:space="preserve">Naročnik je dolžan e-račun pregledati in ga potrditi v roku </w:t>
      </w:r>
      <w:r w:rsidR="00A21662">
        <w:t>8 (</w:t>
      </w:r>
      <w:r w:rsidRPr="00A21662">
        <w:t>os</w:t>
      </w:r>
      <w:r w:rsidR="00A21662">
        <w:t>em</w:t>
      </w:r>
      <w:r w:rsidRPr="00A21662">
        <w:t>) dni od prejema, v nasprotnem primeru se šteje, da je potrjen s pretekom tega roka.</w:t>
      </w:r>
    </w:p>
    <w:p w14:paraId="6B9B2CF6" w14:textId="1F6FEA2F" w:rsidR="00C13712" w:rsidRDefault="00C13712" w:rsidP="007120C9">
      <w:pPr>
        <w:pStyle w:val="Pogodstavek"/>
        <w:numPr>
          <w:ilvl w:val="0"/>
          <w:numId w:val="112"/>
        </w:numPr>
      </w:pPr>
      <w:r w:rsidRPr="00A21662">
        <w:t>Naročnik račun zavrne, če mu niso priloženi vsi tehtalni in evidenčni listi, ali če obračunana količina ni skladna s količinami, razvidnimi po potrjenih tehtalnih in evidenčnih listih</w:t>
      </w:r>
      <w:r w:rsidR="00A21662">
        <w:t xml:space="preserve"> ali če ni izdan skladno s tem okvirnim sporazumom</w:t>
      </w:r>
      <w:r w:rsidRPr="00A21662">
        <w:t>.</w:t>
      </w:r>
      <w:r w:rsidR="00A21662" w:rsidRPr="00A21662">
        <w:t xml:space="preserve"> </w:t>
      </w:r>
      <w:r w:rsidR="00A21662">
        <w:rPr>
          <w:iCs/>
        </w:rPr>
        <w:t>i</w:t>
      </w:r>
      <w:r w:rsidR="00A21662" w:rsidRPr="00A21662">
        <w:t xml:space="preserve">zvajalec je dolžan izstaviti nov, popravljen račun v roku </w:t>
      </w:r>
      <w:r w:rsidR="00A21662">
        <w:t>3 (treh</w:t>
      </w:r>
      <w:r w:rsidR="00A21662" w:rsidRPr="00A21662">
        <w:t>) koledarskih dni od prejema zavrnitve</w:t>
      </w:r>
    </w:p>
    <w:p w14:paraId="0973EAAD" w14:textId="57D52152" w:rsidR="007120C9" w:rsidRDefault="007120C9" w:rsidP="007120C9">
      <w:pPr>
        <w:pStyle w:val="Pogodstavek"/>
      </w:pPr>
      <w:r w:rsidRPr="00A21662">
        <w:t>Naročnik bo plačilo vršil na transakcijski račun</w:t>
      </w:r>
      <w:r w:rsidR="00A21662" w:rsidRPr="00A21662">
        <w:t xml:space="preserve"> izvajalca, ki je uradno evidentiran pri AJPES</w:t>
      </w:r>
      <w:r w:rsidR="00A21662">
        <w:t xml:space="preserve"> in</w:t>
      </w:r>
      <w:r w:rsidRPr="00A21662">
        <w:t xml:space="preserve"> bo naveden na računu </w:t>
      </w:r>
      <w:r w:rsidR="00C13712" w:rsidRPr="00A21662">
        <w:t>izvajalca</w:t>
      </w:r>
      <w:r w:rsidRPr="00A21662">
        <w:t>.</w:t>
      </w:r>
    </w:p>
    <w:p w14:paraId="1C019F9D" w14:textId="40E5CBE4" w:rsidR="00A21662" w:rsidRPr="00A21662" w:rsidRDefault="00A21662" w:rsidP="007120C9">
      <w:pPr>
        <w:pStyle w:val="Pogodstavek"/>
      </w:pPr>
      <w:r>
        <w:t>Rok plačila je 30. (trideseti) dan od uradnega prejema pravilno izstavljenega e-računa.</w:t>
      </w:r>
    </w:p>
    <w:p w14:paraId="3EFEAAB7" w14:textId="6CB0E2F2" w:rsidR="007120C9" w:rsidRDefault="007120C9" w:rsidP="007120C9">
      <w:pPr>
        <w:pStyle w:val="Pogodstavek"/>
      </w:pPr>
      <w:r w:rsidRPr="00A21662">
        <w:t xml:space="preserve">Če naročnik zamuja s plačilom, je </w:t>
      </w:r>
      <w:r w:rsidR="00C13712" w:rsidRPr="00A21662">
        <w:t>naročniku</w:t>
      </w:r>
      <w:r w:rsidRPr="00A21662">
        <w:t xml:space="preserve"> na njegovo zahtevo dolžan plačati zakonske zamudne obresti od dneva zapadlosti do dneva plačila.</w:t>
      </w:r>
    </w:p>
    <w:p w14:paraId="6D56B6C7" w14:textId="77777777" w:rsidR="00A21662" w:rsidRDefault="00A21662" w:rsidP="00A21662">
      <w:pPr>
        <w:pStyle w:val="Poglen"/>
      </w:pPr>
    </w:p>
    <w:p w14:paraId="08ADCFA0" w14:textId="4CE9CD18" w:rsidR="00A21662" w:rsidRPr="00A21662" w:rsidRDefault="00A21662" w:rsidP="00A21662">
      <w:pPr>
        <w:pStyle w:val="Brezrazmikov"/>
        <w:rPr>
          <w:sz w:val="20"/>
          <w:szCs w:val="20"/>
        </w:rPr>
      </w:pPr>
      <w:r w:rsidRPr="00A21662">
        <w:rPr>
          <w:sz w:val="20"/>
          <w:szCs w:val="20"/>
        </w:rPr>
        <w:t xml:space="preserve">Stranki se dogovorita, da po tem </w:t>
      </w:r>
      <w:r>
        <w:rPr>
          <w:sz w:val="20"/>
          <w:szCs w:val="20"/>
        </w:rPr>
        <w:t xml:space="preserve">okvirnem </w:t>
      </w:r>
      <w:r w:rsidRPr="00A21662">
        <w:rPr>
          <w:sz w:val="20"/>
          <w:szCs w:val="20"/>
        </w:rPr>
        <w:t>sporazumu velja prepoved odstopa oziroma cesije denarnih terjatev, ki izvirajo iz tega sporazuma drugim pravnim ali fizičnim osebam, razen bankam. V primeru odstopa denarne terjatve drugim pravnim ali fizičnim osebam, razen bankam, odstop nima pravnega učinka.</w:t>
      </w:r>
    </w:p>
    <w:p w14:paraId="4AE80D57" w14:textId="77777777" w:rsidR="007120C9" w:rsidRDefault="007120C9" w:rsidP="007120C9">
      <w:pPr>
        <w:pStyle w:val="Pogpoglavje"/>
      </w:pPr>
      <w:r>
        <w:t>PODIZVAJALCI</w:t>
      </w:r>
    </w:p>
    <w:p w14:paraId="43549ACC" w14:textId="77777777" w:rsidR="007120C9" w:rsidRDefault="007120C9" w:rsidP="007120C9">
      <w:pPr>
        <w:pStyle w:val="Poglen"/>
      </w:pPr>
    </w:p>
    <w:p w14:paraId="1FC355EF" w14:textId="51C8B3F7" w:rsidR="007120C9" w:rsidRPr="000B1FBD" w:rsidRDefault="00641B9F" w:rsidP="007120C9">
      <w:pPr>
        <w:pStyle w:val="Pogodstavek"/>
        <w:numPr>
          <w:ilvl w:val="0"/>
          <w:numId w:val="0"/>
        </w:numPr>
      </w:pPr>
      <w:r>
        <w:t>Izvajalec</w:t>
      </w:r>
      <w:r w:rsidR="007120C9" w:rsidRPr="00641B9F">
        <w:t xml:space="preserve"> bo storitve, prevzete s tem okvirnim sporazumom, izved</w:t>
      </w:r>
      <w:r>
        <w:t>el</w:t>
      </w:r>
      <w:r w:rsidR="007120C9" w:rsidRPr="00641B9F">
        <w:t xml:space="preserve"> brez podizvajalcev.</w:t>
      </w:r>
    </w:p>
    <w:p w14:paraId="23C472CA" w14:textId="77777777" w:rsidR="007120C9" w:rsidRPr="000B1FBD" w:rsidRDefault="007120C9" w:rsidP="007120C9">
      <w:pPr>
        <w:pStyle w:val="Brezrazmikov"/>
        <w:rPr>
          <w:rFonts w:cstheme="minorHAnsi"/>
          <w:sz w:val="21"/>
          <w:szCs w:val="21"/>
        </w:rPr>
      </w:pPr>
    </w:p>
    <w:p w14:paraId="4274755E" w14:textId="5450751F" w:rsidR="007120C9" w:rsidRPr="000B1FBD" w:rsidRDefault="007120C9" w:rsidP="007120C9">
      <w:pPr>
        <w:pStyle w:val="Brezrazmikov"/>
        <w:spacing w:after="120"/>
        <w:jc w:val="center"/>
        <w:rPr>
          <w:rFonts w:cstheme="minorHAnsi"/>
          <w:sz w:val="21"/>
          <w:szCs w:val="21"/>
        </w:rPr>
      </w:pPr>
      <w:r w:rsidRPr="000B1FBD">
        <w:rPr>
          <w:rFonts w:cstheme="minorHAnsi"/>
          <w:color w:val="0070C0"/>
          <w:sz w:val="21"/>
          <w:szCs w:val="21"/>
        </w:rPr>
        <w:t xml:space="preserve">/ali/ </w:t>
      </w:r>
      <w:r w:rsidRPr="000B1FBD">
        <w:rPr>
          <w:rFonts w:cstheme="minorHAnsi"/>
          <w:sz w:val="21"/>
          <w:szCs w:val="21"/>
        </w:rPr>
        <w:t>1</w:t>
      </w:r>
      <w:r w:rsidR="00641B9F">
        <w:rPr>
          <w:rFonts w:cstheme="minorHAnsi"/>
          <w:sz w:val="21"/>
          <w:szCs w:val="21"/>
        </w:rPr>
        <w:t>8</w:t>
      </w:r>
      <w:r w:rsidRPr="000B1FBD">
        <w:rPr>
          <w:rFonts w:cstheme="minorHAnsi"/>
          <w:sz w:val="21"/>
          <w:szCs w:val="21"/>
        </w:rPr>
        <w:t>. člen</w:t>
      </w:r>
    </w:p>
    <w:p w14:paraId="08C763A7" w14:textId="798B0B18" w:rsidR="007120C9" w:rsidRPr="000B1FBD" w:rsidRDefault="00641B9F" w:rsidP="007120C9">
      <w:pPr>
        <w:pStyle w:val="Pogodstavek"/>
        <w:numPr>
          <w:ilvl w:val="0"/>
          <w:numId w:val="114"/>
        </w:numPr>
      </w:pPr>
      <w:r>
        <w:t>Izvajalec bo</w:t>
      </w:r>
      <w:r w:rsidR="007120C9" w:rsidRPr="003914F0">
        <w:t xml:space="preserve"> storitve, prevzete s tem okvirnim sporazumom</w:t>
      </w:r>
      <w:r w:rsidR="007120C9" w:rsidRPr="000B1FBD">
        <w:t>, izvede</w:t>
      </w:r>
      <w:r w:rsidR="007120C9">
        <w:t>l</w:t>
      </w:r>
      <w:r w:rsidR="007120C9" w:rsidRPr="000B1FBD">
        <w:t xml:space="preserve"> skupaj s podizvajalci, ki </w:t>
      </w:r>
      <w:r>
        <w:t xml:space="preserve">jih je </w:t>
      </w:r>
      <w:r w:rsidR="007120C9">
        <w:t>naved</w:t>
      </w:r>
      <w:r>
        <w:t>e</w:t>
      </w:r>
      <w:r w:rsidR="007120C9">
        <w:t>l</w:t>
      </w:r>
      <w:r w:rsidR="007120C9" w:rsidRPr="000B1FBD">
        <w:t xml:space="preserve"> v svoji ponudbi. Iz ponudbene dokumentacije so razvidni </w:t>
      </w:r>
      <w:r w:rsidR="007120C9">
        <w:t xml:space="preserve">tudi </w:t>
      </w:r>
      <w:r w:rsidR="007120C9" w:rsidRPr="000B1FBD">
        <w:t>podizvajalci, ki zahtevajo neposredno plačilo</w:t>
      </w:r>
      <w:r w:rsidR="007120C9">
        <w:t>.</w:t>
      </w:r>
    </w:p>
    <w:p w14:paraId="6446C29A" w14:textId="2EB5D7E3" w:rsidR="007120C9" w:rsidRPr="000B1FBD" w:rsidRDefault="007120C9" w:rsidP="007120C9">
      <w:pPr>
        <w:pStyle w:val="Pogodstavek"/>
        <w:numPr>
          <w:ilvl w:val="0"/>
          <w:numId w:val="114"/>
        </w:numPr>
      </w:pPr>
      <w:r w:rsidRPr="000B1FBD">
        <w:t xml:space="preserve">Za podizvajalce, ki so v skladu in na način, določen v drugem in tretjem odstavku 94. člena ZJN-3, zahtevali neposredno plačilo, se šteje, da je neposredno plačilo podizvajalcu obvezno in obveznost zavezuje naročnika in </w:t>
      </w:r>
      <w:r w:rsidR="00641B9F">
        <w:t>izvajalca</w:t>
      </w:r>
      <w:r w:rsidRPr="000B1FBD">
        <w:t xml:space="preserve">. Plačila podizvajalcem se izvedejo v rokih in na enak način kot velja za plačila </w:t>
      </w:r>
      <w:r w:rsidR="00641B9F">
        <w:t>izvajalcu</w:t>
      </w:r>
      <w:r w:rsidRPr="000B1FBD">
        <w:t xml:space="preserve"> in se realizirajo na podlagi računa podizvajalca, ki ga je </w:t>
      </w:r>
      <w:r w:rsidR="00641B9F">
        <w:t>izvajalec</w:t>
      </w:r>
      <w:r w:rsidRPr="000B1FBD">
        <w:t xml:space="preserve"> predhodno potrdil in priložil svojemu </w:t>
      </w:r>
      <w:r>
        <w:t>e-</w:t>
      </w:r>
      <w:r w:rsidRPr="000B1FBD">
        <w:t>računu.</w:t>
      </w:r>
    </w:p>
    <w:p w14:paraId="09A46BFC" w14:textId="5F103466" w:rsidR="007120C9" w:rsidRPr="000B1FBD" w:rsidRDefault="007120C9" w:rsidP="007120C9">
      <w:pPr>
        <w:pStyle w:val="Pogodstavek"/>
        <w:numPr>
          <w:ilvl w:val="0"/>
          <w:numId w:val="114"/>
        </w:numPr>
      </w:pPr>
      <w:r w:rsidRPr="000B1FBD">
        <w:t xml:space="preserve">Če neposredno plačilo podizvajalcu ni obvezno, mora naročnik od </w:t>
      </w:r>
      <w:r w:rsidR="00641B9F">
        <w:t>izvajalca</w:t>
      </w:r>
      <w:r w:rsidRPr="000B1FBD">
        <w:t xml:space="preserve"> zahtevati, da mu najpozneje v 60 dneh od plačila končnega računa pošlje svojo pisno izjavo in pisno izjavo podizvajalca, da je podizvajalec prejel plačilo za izvedene storitve, neposredno povezane s predmetom tega javnega naročila.</w:t>
      </w:r>
    </w:p>
    <w:p w14:paraId="03CF5474" w14:textId="1711D448" w:rsidR="007120C9" w:rsidRDefault="007120C9" w:rsidP="007120C9">
      <w:pPr>
        <w:pStyle w:val="Pogodstavek"/>
        <w:numPr>
          <w:ilvl w:val="0"/>
          <w:numId w:val="114"/>
        </w:numPr>
      </w:pPr>
      <w:r w:rsidRPr="000B1FBD">
        <w:t xml:space="preserve">Če </w:t>
      </w:r>
      <w:r w:rsidR="00641B9F">
        <w:t>izvajalec</w:t>
      </w:r>
      <w:r w:rsidRPr="000B1FBD">
        <w:t xml:space="preserve"> naročniku na njegov poziv ne bo posredoval </w:t>
      </w:r>
      <w:r w:rsidRPr="00B62BC1">
        <w:t>izjave iz prejšnjega odstavka</w:t>
      </w:r>
      <w:r w:rsidRPr="000B1FBD">
        <w:t>, bo naročnik Državni revizijski komisiji podal predlog za uvedbo postopka o prekršku iz 2. točke prvega odstavka 112. člena ZJN-3.</w:t>
      </w:r>
    </w:p>
    <w:p w14:paraId="43E79891" w14:textId="77777777" w:rsidR="007120C9" w:rsidRPr="000B1FBD" w:rsidRDefault="007120C9" w:rsidP="007120C9">
      <w:pPr>
        <w:pStyle w:val="Poglen"/>
      </w:pPr>
    </w:p>
    <w:p w14:paraId="26D4D5E2" w14:textId="4E5A53DC" w:rsidR="007120C9" w:rsidRPr="000B1FBD" w:rsidRDefault="00641B9F" w:rsidP="007120C9">
      <w:pPr>
        <w:pStyle w:val="Pogodstavek"/>
        <w:numPr>
          <w:ilvl w:val="0"/>
          <w:numId w:val="115"/>
        </w:numPr>
      </w:pPr>
      <w:r>
        <w:t>Izvajalec</w:t>
      </w:r>
      <w:r w:rsidR="007120C9" w:rsidRPr="000B1FBD">
        <w:t xml:space="preserve"> mora med izvajanjem javnega naročila naročnika obvestiti o morebitnih spremembah glede podizvajalcev in poslati informacije o novih podizvajalcih, ki jih namerava</w:t>
      </w:r>
      <w:r w:rsidR="007120C9">
        <w:t>jo</w:t>
      </w:r>
      <w:r w:rsidR="007120C9" w:rsidRPr="000B1FBD">
        <w:t xml:space="preserve"> naknadno vključiti v izvajanje, in sicer najkasneje v petih dneh po spremembi. V primeru vključitve novih podizvajalcev mora</w:t>
      </w:r>
      <w:r>
        <w:t xml:space="preserve"> izvajalec </w:t>
      </w:r>
      <w:r w:rsidR="007120C9" w:rsidRPr="000B1FBD">
        <w:t xml:space="preserve">skupaj z obvestilom posredovati tudi kontaktne podatke in podatke o zakonitih zastopnikih novega podizvajalca in priložiti zahtevo podizvajalca za neposredno plačilo, če podizvajalec to zahteva. </w:t>
      </w:r>
      <w:r w:rsidR="007120C9">
        <w:t xml:space="preserve">Naročnik in </w:t>
      </w:r>
      <w:r>
        <w:t>izvajalec</w:t>
      </w:r>
      <w:r w:rsidR="007120C9" w:rsidRPr="000B1FBD">
        <w:t xml:space="preserve"> </w:t>
      </w:r>
      <w:r w:rsidR="007120C9">
        <w:t>s</w:t>
      </w:r>
      <w:r>
        <w:t>ta</w:t>
      </w:r>
      <w:r w:rsidR="007120C9" w:rsidRPr="000B1FBD">
        <w:t xml:space="preserve"> pri naknadni vključitvi podizvajalcev v izvedbo javnega naročila </w:t>
      </w:r>
      <w:r w:rsidR="007120C9">
        <w:t>dolžn</w:t>
      </w:r>
      <w:r>
        <w:t>a</w:t>
      </w:r>
      <w:r w:rsidR="007120C9">
        <w:t xml:space="preserve"> </w:t>
      </w:r>
      <w:r w:rsidR="007120C9" w:rsidRPr="000B1FBD">
        <w:t>spoštovati določila 94. člen ZJN-3.</w:t>
      </w:r>
    </w:p>
    <w:p w14:paraId="4E1E0575" w14:textId="15FC3B13" w:rsidR="007120C9" w:rsidRDefault="007120C9" w:rsidP="007120C9">
      <w:pPr>
        <w:pStyle w:val="Pogodstavek"/>
        <w:numPr>
          <w:ilvl w:val="0"/>
          <w:numId w:val="115"/>
        </w:numPr>
      </w:pPr>
      <w:r w:rsidRPr="000B1FBD">
        <w:t xml:space="preserve">Naročnik lahko zavrne predlog za zamenjavo podizvajalca oziroma vključitev novega podizvajalca, če bi to lahko vplivalo na nemoteno izvajanje ali dokončanje del in če novi podizvajalec ne izpolnjuje pogojev, ki jih je </w:t>
      </w:r>
      <w:r>
        <w:t xml:space="preserve">določil </w:t>
      </w:r>
      <w:r w:rsidRPr="000B1FBD">
        <w:t xml:space="preserve">naročnik v dokumentaciji v zvezi z oddajo javnega naročila. Naročnik bo o morebitni zavrnitvi podizvajalca </w:t>
      </w:r>
      <w:r w:rsidR="00641B9F">
        <w:t>izvajalca</w:t>
      </w:r>
      <w:r>
        <w:t xml:space="preserve"> obvestil</w:t>
      </w:r>
      <w:r w:rsidRPr="000B1FBD">
        <w:t xml:space="preserve"> najpozneje v desetih dneh (10) od prejema predloga.</w:t>
      </w:r>
    </w:p>
    <w:p w14:paraId="624F5834" w14:textId="2903F07A" w:rsidR="00641B9F" w:rsidRPr="000B1FBD" w:rsidRDefault="00641B9F" w:rsidP="007120C9">
      <w:pPr>
        <w:pStyle w:val="Pogodstavek"/>
        <w:numPr>
          <w:ilvl w:val="0"/>
          <w:numId w:val="115"/>
        </w:numPr>
      </w:pPr>
      <w:r w:rsidRPr="00641B9F">
        <w:t>Izvajalec v razmerju do naročnika v celoti odgovarja za dobro izvedbo obveznosti po tem sporazumu, ne glede na število podizvajalcev</w:t>
      </w:r>
      <w:r>
        <w:t>.</w:t>
      </w:r>
    </w:p>
    <w:p w14:paraId="67549980" w14:textId="77777777" w:rsidR="007120C9" w:rsidRPr="00254BFA" w:rsidRDefault="007120C9" w:rsidP="007120C9">
      <w:pPr>
        <w:pStyle w:val="Pogpoglavje"/>
      </w:pPr>
      <w:r w:rsidRPr="00254BFA">
        <w:t>POGODBENA KAZEN</w:t>
      </w:r>
    </w:p>
    <w:p w14:paraId="3391C427" w14:textId="77777777" w:rsidR="007120C9" w:rsidRPr="00254BFA" w:rsidRDefault="007120C9" w:rsidP="007120C9">
      <w:pPr>
        <w:pStyle w:val="Poglen"/>
      </w:pPr>
    </w:p>
    <w:p w14:paraId="361C3BD5" w14:textId="77777777" w:rsidR="00254BFA" w:rsidRDefault="00254BFA" w:rsidP="00254BFA">
      <w:pPr>
        <w:pStyle w:val="Pogodstavek"/>
        <w:numPr>
          <w:ilvl w:val="0"/>
          <w:numId w:val="118"/>
        </w:numPr>
      </w:pPr>
      <w:r>
        <w:t xml:space="preserve">V primeru, da izvajalec po svoji krivdi prekorači roke, ki so dogovorjene s tem sporazumom, oziroma ki sta jih sporazumno dogovorili stranki okvirnega sporazuma, je izvajalec dolžan naročniku plačati pogodbeno kazen, </w:t>
      </w:r>
      <w:r>
        <w:lastRenderedPageBreak/>
        <w:t>ki znaša za vsak koledarski dan zamude 100,00 €, vendar skupno največ 10 % (deset odstotkov) skupne vrednosti okvirnega sporazuma (z DDV).</w:t>
      </w:r>
    </w:p>
    <w:p w14:paraId="06C194C2" w14:textId="1E9BAB85" w:rsidR="008D6D4D" w:rsidRDefault="008D6D4D" w:rsidP="008D6D4D">
      <w:pPr>
        <w:pStyle w:val="Pogodstavek"/>
        <w:numPr>
          <w:ilvl w:val="0"/>
          <w:numId w:val="118"/>
        </w:numPr>
      </w:pPr>
      <w:r w:rsidRPr="00371122">
        <w:t>V primeru</w:t>
      </w:r>
      <w:r>
        <w:t>,</w:t>
      </w:r>
      <w:r w:rsidRPr="00371122">
        <w:t xml:space="preserve"> če naročnik </w:t>
      </w:r>
      <w:r>
        <w:t xml:space="preserve">več kot 3-krat izvajalca pisno opozori na njegovo </w:t>
      </w:r>
      <w:r w:rsidRPr="00371122">
        <w:t>kršitev okvirnega sporazuma</w:t>
      </w:r>
      <w:r>
        <w:t>, pa ta s kršitvami ne preneha</w:t>
      </w:r>
      <w:r w:rsidRPr="00371122">
        <w:t xml:space="preserve">, je </w:t>
      </w:r>
      <w:r>
        <w:t>dolžan</w:t>
      </w:r>
      <w:r w:rsidRPr="00371122">
        <w:t xml:space="preserve"> naročniku plačati pogodbeno kazen v višini </w:t>
      </w:r>
      <w:r>
        <w:t>10</w:t>
      </w:r>
      <w:r w:rsidRPr="00371122">
        <w:t xml:space="preserve">.000 </w:t>
      </w:r>
      <w:r>
        <w:t>€</w:t>
      </w:r>
      <w:r w:rsidRPr="00371122">
        <w:t>.</w:t>
      </w:r>
    </w:p>
    <w:p w14:paraId="55BCBCFA" w14:textId="4F5EE5BC" w:rsidR="008D6D4D" w:rsidRDefault="008D6D4D" w:rsidP="00254BFA">
      <w:pPr>
        <w:pStyle w:val="Pogodstavek"/>
        <w:numPr>
          <w:ilvl w:val="0"/>
          <w:numId w:val="118"/>
        </w:numPr>
      </w:pPr>
      <w:r>
        <w:t>Pogodbeni kazni po prvem in drugem odstavku tega člena se med seboj ne izključujeta.</w:t>
      </w:r>
    </w:p>
    <w:p w14:paraId="67BDB02F" w14:textId="72522E07" w:rsidR="00254BFA" w:rsidRDefault="00254BFA" w:rsidP="00254BFA">
      <w:pPr>
        <w:pStyle w:val="Pogodstavek"/>
        <w:numPr>
          <w:ilvl w:val="0"/>
          <w:numId w:val="118"/>
        </w:numPr>
      </w:pPr>
      <w:r>
        <w:t xml:space="preserve">Naročnik in izvajalec soglašata, da pravica do zaračunavanja pogodbene kazni ni pogojena z nastankom škode naročniku. </w:t>
      </w:r>
    </w:p>
    <w:p w14:paraId="385A6CBD" w14:textId="77777777" w:rsidR="007120C9" w:rsidRDefault="007120C9" w:rsidP="007120C9">
      <w:pPr>
        <w:pStyle w:val="Poglen"/>
      </w:pPr>
    </w:p>
    <w:p w14:paraId="6506BE44" w14:textId="77777777" w:rsidR="00254BFA" w:rsidRDefault="00254BFA" w:rsidP="007120C9">
      <w:pPr>
        <w:pStyle w:val="Pogodstavek"/>
        <w:numPr>
          <w:ilvl w:val="0"/>
          <w:numId w:val="119"/>
        </w:numPr>
      </w:pPr>
      <w:r w:rsidRPr="00254BFA">
        <w:t>Za uveljavljanje pogodbene kazni bo naročnik izvajalcu izstavil račun s plačilnim rokom petnajst (15) dni od dneva izstavitve računa. V primeru zamude pri plačilu računa je izvajalec dolžan naročniku plačati zakonske zamudne obresti.</w:t>
      </w:r>
    </w:p>
    <w:p w14:paraId="0748AC16" w14:textId="1B3485F8" w:rsidR="007120C9" w:rsidRPr="00371122" w:rsidRDefault="007120C9" w:rsidP="007120C9">
      <w:pPr>
        <w:pStyle w:val="Pogodstavek"/>
        <w:numPr>
          <w:ilvl w:val="0"/>
          <w:numId w:val="119"/>
        </w:numPr>
      </w:pPr>
      <w:r w:rsidRPr="00371122">
        <w:t xml:space="preserve">Naročnik si pridrži pravico uveljaviti pogodbeno kazen, čeprav o kršitvi </w:t>
      </w:r>
      <w:r w:rsidR="00254BFA">
        <w:t>izvajalca</w:t>
      </w:r>
      <w:r w:rsidRPr="00371122">
        <w:t xml:space="preserve"> ni </w:t>
      </w:r>
      <w:r w:rsidR="00254BFA">
        <w:t xml:space="preserve">izrecno </w:t>
      </w:r>
      <w:r w:rsidRPr="00371122">
        <w:t>opozoril.</w:t>
      </w:r>
    </w:p>
    <w:p w14:paraId="09FE6BF6" w14:textId="2656FDC5" w:rsidR="007120C9" w:rsidRDefault="00254BFA" w:rsidP="007120C9">
      <w:pPr>
        <w:pStyle w:val="Pogodstavek"/>
        <w:numPr>
          <w:ilvl w:val="0"/>
          <w:numId w:val="119"/>
        </w:numPr>
      </w:pPr>
      <w:r>
        <w:t xml:space="preserve">Za poplačilo pogodbene kazni lahko </w:t>
      </w:r>
      <w:r w:rsidR="008D6D4D">
        <w:t>naročnik unovči</w:t>
      </w:r>
      <w:r w:rsidR="007120C9" w:rsidRPr="00371122">
        <w:t xml:space="preserve"> </w:t>
      </w:r>
      <w:r w:rsidR="008D6D4D">
        <w:t>tudi zavarovanje</w:t>
      </w:r>
      <w:r w:rsidR="007120C9" w:rsidRPr="00371122">
        <w:t xml:space="preserve"> za dobro izvedbo pogodbenih obveznosti</w:t>
      </w:r>
      <w:r w:rsidR="008D6D4D">
        <w:t>.</w:t>
      </w:r>
    </w:p>
    <w:p w14:paraId="0080770A" w14:textId="77777777" w:rsidR="007120C9" w:rsidRPr="00371122" w:rsidRDefault="007120C9" w:rsidP="007120C9">
      <w:pPr>
        <w:pStyle w:val="Pogpoglavje"/>
      </w:pPr>
      <w:r>
        <w:t xml:space="preserve"> POVRAČILO ŠKODE</w:t>
      </w:r>
    </w:p>
    <w:p w14:paraId="5B6376B9" w14:textId="77777777" w:rsidR="007120C9" w:rsidRDefault="007120C9" w:rsidP="007120C9">
      <w:pPr>
        <w:pStyle w:val="Poglen"/>
      </w:pPr>
    </w:p>
    <w:p w14:paraId="11CE8AFA" w14:textId="0945D4A4" w:rsidR="007120C9" w:rsidRPr="005B28FC" w:rsidRDefault="007120C9" w:rsidP="007120C9">
      <w:pPr>
        <w:pStyle w:val="Pogodstavek"/>
        <w:numPr>
          <w:ilvl w:val="0"/>
          <w:numId w:val="120"/>
        </w:numPr>
      </w:pPr>
      <w:r w:rsidRPr="005B28FC">
        <w:t>Če naročniku</w:t>
      </w:r>
      <w:r>
        <w:t xml:space="preserve"> </w:t>
      </w:r>
      <w:r w:rsidRPr="005B28FC">
        <w:t xml:space="preserve">zaradi zamude pri </w:t>
      </w:r>
      <w:r>
        <w:t>izvedbi storitve</w:t>
      </w:r>
      <w:r w:rsidRPr="005B28FC">
        <w:t xml:space="preserve"> ali iz kakršnega koli drugega razloga na strani </w:t>
      </w:r>
      <w:r w:rsidR="008D6D4D">
        <w:t>izvajalca</w:t>
      </w:r>
      <w:r w:rsidRPr="005B28FC">
        <w:t xml:space="preserve"> nastane škoda, ima naročnik pravico do povračila tako nastale škode.</w:t>
      </w:r>
    </w:p>
    <w:p w14:paraId="3BB649C0" w14:textId="55BF8CCC" w:rsidR="007120C9" w:rsidRPr="005B28FC" w:rsidRDefault="007120C9" w:rsidP="007120C9">
      <w:pPr>
        <w:pStyle w:val="Pogodstavek"/>
        <w:numPr>
          <w:ilvl w:val="0"/>
          <w:numId w:val="120"/>
        </w:numPr>
      </w:pPr>
      <w:r w:rsidRPr="005B28FC">
        <w:t xml:space="preserve">Povračilo tako nastale škode bo naročnik uveljavljal </w:t>
      </w:r>
      <w:r>
        <w:t xml:space="preserve">od </w:t>
      </w:r>
      <w:r w:rsidR="008D6D4D">
        <w:t>izvajalca</w:t>
      </w:r>
      <w:r>
        <w:t xml:space="preserve"> </w:t>
      </w:r>
      <w:r w:rsidRPr="005B28FC">
        <w:t>po splošnih načelih odškodninske odgovornosti in neodvisno od tega, ali je unovčil zavarovanje za dobro izvedbo pogodbenih obveznosti ali ne.</w:t>
      </w:r>
    </w:p>
    <w:p w14:paraId="5B3815AD" w14:textId="68979995" w:rsidR="007120C9" w:rsidRDefault="00846987" w:rsidP="007120C9">
      <w:pPr>
        <w:pStyle w:val="Pogodstavek"/>
        <w:numPr>
          <w:ilvl w:val="0"/>
          <w:numId w:val="120"/>
        </w:numPr>
      </w:pPr>
      <w:r>
        <w:t>Izvajalec</w:t>
      </w:r>
      <w:r w:rsidR="007120C9" w:rsidRPr="005B28FC">
        <w:t xml:space="preserve"> se obvezuje, da bo v primeru škode odškodninsko odgovor</w:t>
      </w:r>
      <w:r>
        <w:t>en</w:t>
      </w:r>
      <w:r w:rsidR="007120C9" w:rsidRPr="005B28FC">
        <w:t xml:space="preserve"> tudi za škodo, ki jo bo moral naročnik poravnati tretjim osebam zaradi nestrokovno in nepravilno opravljen</w:t>
      </w:r>
      <w:r>
        <w:t>e</w:t>
      </w:r>
      <w:r w:rsidR="007120C9" w:rsidRPr="005B28FC">
        <w:t xml:space="preserve"> </w:t>
      </w:r>
      <w:r w:rsidR="007120C9">
        <w:t>storit</w:t>
      </w:r>
      <w:r>
        <w:t>ve</w:t>
      </w:r>
      <w:r w:rsidR="007120C9" w:rsidRPr="005B28FC">
        <w:t xml:space="preserve"> po tem sporazumu.</w:t>
      </w:r>
    </w:p>
    <w:p w14:paraId="1E0FE1A6" w14:textId="4E6E702A" w:rsidR="008D6D4D" w:rsidRPr="005B28FC" w:rsidRDefault="008D6D4D" w:rsidP="007120C9">
      <w:pPr>
        <w:pStyle w:val="Pogodstavek"/>
        <w:numPr>
          <w:ilvl w:val="0"/>
          <w:numId w:val="120"/>
        </w:numPr>
      </w:pPr>
      <w:r>
        <w:t>Za poplačilo škode lahko naročnik unovči</w:t>
      </w:r>
      <w:r w:rsidRPr="00371122">
        <w:t xml:space="preserve"> </w:t>
      </w:r>
      <w:r>
        <w:t>tudi zavarovanje</w:t>
      </w:r>
      <w:r w:rsidRPr="00371122">
        <w:t xml:space="preserve"> za dobro izvedbo pogodbenih obveznosti</w:t>
      </w:r>
      <w:r>
        <w:t>.</w:t>
      </w:r>
    </w:p>
    <w:p w14:paraId="11A48044" w14:textId="77777777" w:rsidR="007120C9" w:rsidRPr="00314E31" w:rsidRDefault="007120C9" w:rsidP="007120C9">
      <w:pPr>
        <w:pStyle w:val="Pogpoglavje"/>
      </w:pPr>
      <w:r w:rsidRPr="00314E31">
        <w:t>VIŠJA SILA</w:t>
      </w:r>
    </w:p>
    <w:p w14:paraId="6ED97230" w14:textId="77777777" w:rsidR="007120C9" w:rsidRPr="005B28FC" w:rsidRDefault="007120C9" w:rsidP="007120C9">
      <w:pPr>
        <w:pStyle w:val="Poglen"/>
      </w:pPr>
    </w:p>
    <w:p w14:paraId="26FE9233" w14:textId="7C1CC3A8" w:rsidR="007120C9" w:rsidRPr="005B28FC" w:rsidRDefault="007120C9" w:rsidP="007120C9">
      <w:pPr>
        <w:pStyle w:val="Pogodstavek"/>
        <w:numPr>
          <w:ilvl w:val="0"/>
          <w:numId w:val="121"/>
        </w:numPr>
      </w:pPr>
      <w:r w:rsidRPr="005B28FC">
        <w:t xml:space="preserve">Pod višjo silo se razumejo vsi nepredvideni in nepričakovani dogodki, ki nastopijo neodvisno od volje </w:t>
      </w:r>
      <w:r>
        <w:t xml:space="preserve">naročnika in </w:t>
      </w:r>
      <w:r w:rsidR="008D6D4D">
        <w:t>izvajalca</w:t>
      </w:r>
      <w:r w:rsidRPr="005B28FC">
        <w:t xml:space="preserve"> in ki jih </w:t>
      </w:r>
      <w:r>
        <w:t xml:space="preserve">naročnik in </w:t>
      </w:r>
      <w:r w:rsidR="008D6D4D">
        <w:t>izvajalec</w:t>
      </w:r>
      <w:r w:rsidRPr="005B28FC">
        <w:t xml:space="preserve"> nis</w:t>
      </w:r>
      <w:r w:rsidR="008D6D4D">
        <w:t>ta</w:t>
      </w:r>
      <w:r w:rsidRPr="005B28FC">
        <w:t xml:space="preserve"> mogl</w:t>
      </w:r>
      <w:r w:rsidR="008D6D4D">
        <w:t>a</w:t>
      </w:r>
      <w:r w:rsidRPr="005B28FC">
        <w:t xml:space="preserve"> predvideti ob sklepanju okvirnega sporazuma ter kakorkoli vplivajo na izvedbo obveznosti po sklenjenem okvirnem sporazumu</w:t>
      </w:r>
      <w:r>
        <w:t xml:space="preserve"> </w:t>
      </w:r>
      <w:r w:rsidRPr="00C5201B">
        <w:t xml:space="preserve">(npr.: naravne nesreče, nenormalne vremenske ujme, vojna, prometne nesreče, dokazane poškodbe </w:t>
      </w:r>
      <w:r>
        <w:t xml:space="preserve">osnovnih sredstev </w:t>
      </w:r>
      <w:r w:rsidRPr="00C5201B">
        <w:t>med izvajanjem storitve, ipd.)</w:t>
      </w:r>
      <w:r w:rsidRPr="005B28FC">
        <w:t>.</w:t>
      </w:r>
    </w:p>
    <w:p w14:paraId="0F3B84A0" w14:textId="0AC0DA50" w:rsidR="007120C9" w:rsidRDefault="007120C9" w:rsidP="007120C9">
      <w:pPr>
        <w:pStyle w:val="Pogodstavek"/>
        <w:numPr>
          <w:ilvl w:val="0"/>
          <w:numId w:val="121"/>
        </w:numPr>
      </w:pPr>
      <w:r w:rsidRPr="00C5201B">
        <w:t>V izjemnih primerih, ko zaradi višje sile</w:t>
      </w:r>
      <w:r>
        <w:t xml:space="preserve"> po prejšnjem odstavku,</w:t>
      </w:r>
      <w:r w:rsidRPr="00C5201B">
        <w:t xml:space="preserve"> </w:t>
      </w:r>
      <w:r>
        <w:t xml:space="preserve">storitve ni mogoče izvesti po naročilu naročnika, </w:t>
      </w:r>
      <w:r w:rsidRPr="00C5201B">
        <w:t xml:space="preserve">mora </w:t>
      </w:r>
      <w:r w:rsidR="008D6D4D">
        <w:t>izvajalec</w:t>
      </w:r>
      <w:r>
        <w:t xml:space="preserve"> </w:t>
      </w:r>
      <w:r w:rsidRPr="00C5201B">
        <w:t>nemudoma</w:t>
      </w:r>
      <w:r>
        <w:t>, najkasneje pa</w:t>
      </w:r>
      <w:r w:rsidRPr="00C5201B">
        <w:t xml:space="preserve"> </w:t>
      </w:r>
      <w:r w:rsidRPr="005B28FC">
        <w:t xml:space="preserve">v </w:t>
      </w:r>
      <w:r>
        <w:t>2 (dveh)</w:t>
      </w:r>
      <w:r w:rsidRPr="005B28FC">
        <w:t xml:space="preserve"> delovnih dneh po nastanku </w:t>
      </w:r>
      <w:r>
        <w:t>višje sile,</w:t>
      </w:r>
      <w:r w:rsidRPr="00C5201B">
        <w:t xml:space="preserve"> naročnika pisno obvestiti o nezmožnosti </w:t>
      </w:r>
      <w:r>
        <w:t xml:space="preserve">izvedbe ali nezmožnosti pravočasne </w:t>
      </w:r>
      <w:r w:rsidRPr="00C5201B">
        <w:t xml:space="preserve">izvedbe storitve in pri tem tudi navesti vzroke ter okvirni/pričakovani dejanski rok prevzema odpadka. </w:t>
      </w:r>
      <w:r>
        <w:t>V tem primeru se sankcije po tem okvirnem sporazumu ne realizirajo.</w:t>
      </w:r>
    </w:p>
    <w:p w14:paraId="795B9649" w14:textId="77777777" w:rsidR="007120C9" w:rsidRPr="00314E31" w:rsidRDefault="007120C9" w:rsidP="007120C9">
      <w:pPr>
        <w:pStyle w:val="Pogpoglavje"/>
      </w:pPr>
      <w:r w:rsidRPr="00314E31">
        <w:t>KRŠITVE OKVIRNEGA SPORAZUMA</w:t>
      </w:r>
    </w:p>
    <w:p w14:paraId="49A15625" w14:textId="77777777" w:rsidR="007120C9" w:rsidRPr="005B28FC" w:rsidRDefault="007120C9" w:rsidP="007120C9">
      <w:pPr>
        <w:pStyle w:val="Poglen"/>
      </w:pPr>
    </w:p>
    <w:p w14:paraId="18746227" w14:textId="1FD09842" w:rsidR="003611C2" w:rsidRPr="00846987" w:rsidRDefault="007120C9" w:rsidP="00846987">
      <w:pPr>
        <w:numPr>
          <w:ilvl w:val="0"/>
          <w:numId w:val="123"/>
        </w:numPr>
        <w:spacing w:after="0" w:line="240" w:lineRule="auto"/>
        <w:jc w:val="both"/>
        <w:rPr>
          <w:rFonts w:cs="Arial"/>
          <w:sz w:val="20"/>
          <w:szCs w:val="20"/>
        </w:rPr>
      </w:pPr>
      <w:r w:rsidRPr="005B28FC">
        <w:rPr>
          <w:rFonts w:cs="Arial"/>
          <w:sz w:val="20"/>
          <w:szCs w:val="20"/>
        </w:rPr>
        <w:t xml:space="preserve">Naročnik in </w:t>
      </w:r>
      <w:r w:rsidR="00BF499C">
        <w:rPr>
          <w:rFonts w:cs="Arial"/>
          <w:sz w:val="20"/>
          <w:szCs w:val="20"/>
        </w:rPr>
        <w:t>izvajalec</w:t>
      </w:r>
      <w:r w:rsidRPr="005B28FC">
        <w:rPr>
          <w:rFonts w:cs="Arial"/>
          <w:sz w:val="20"/>
          <w:szCs w:val="20"/>
        </w:rPr>
        <w:t xml:space="preserve"> bosta sporazumno dogovarjala vsak odmik od tega okvirnega sporazuma. Vsak nedogovorjen odmik se šteje za kršitev okvirnega sporazuma.</w:t>
      </w:r>
    </w:p>
    <w:p w14:paraId="432544DC" w14:textId="77777777" w:rsidR="007120C9" w:rsidRPr="005B28FC" w:rsidRDefault="007120C9" w:rsidP="007120C9">
      <w:pPr>
        <w:numPr>
          <w:ilvl w:val="0"/>
          <w:numId w:val="123"/>
        </w:numPr>
        <w:spacing w:after="0" w:line="240" w:lineRule="auto"/>
        <w:jc w:val="both"/>
        <w:rPr>
          <w:rFonts w:cs="Arial"/>
          <w:sz w:val="20"/>
          <w:szCs w:val="20"/>
        </w:rPr>
      </w:pPr>
      <w:r w:rsidRPr="005B28FC">
        <w:rPr>
          <w:rFonts w:cs="Arial"/>
          <w:sz w:val="20"/>
          <w:szCs w:val="20"/>
        </w:rPr>
        <w:t>Kot kršitve okvirnega sporazuma, ki ima lahko za posledico odstop naročnika od okvirnega sporazuma, štejejo:</w:t>
      </w:r>
    </w:p>
    <w:p w14:paraId="07CF949A" w14:textId="48DA3D40" w:rsidR="007120C9" w:rsidRDefault="00BF499C" w:rsidP="007120C9">
      <w:pPr>
        <w:pStyle w:val="Pogalineje"/>
      </w:pPr>
      <w:r>
        <w:t>Izvajalec</w:t>
      </w:r>
      <w:r w:rsidR="007120C9" w:rsidRPr="008C47DA">
        <w:t xml:space="preserve"> več kot 3-krat krši določila okvirnega sporazuma </w:t>
      </w:r>
      <w:r w:rsidR="007120C9">
        <w:t xml:space="preserve">z neizvedbo ali </w:t>
      </w:r>
      <w:r w:rsidR="007120C9" w:rsidRPr="008C47DA">
        <w:t>nepravočasn</w:t>
      </w:r>
      <w:r w:rsidR="007120C9">
        <w:t>o</w:t>
      </w:r>
      <w:r w:rsidR="007120C9" w:rsidRPr="008C47DA">
        <w:t xml:space="preserve"> </w:t>
      </w:r>
      <w:r w:rsidR="007120C9">
        <w:t>izvedbo naročenih storitev;</w:t>
      </w:r>
    </w:p>
    <w:p w14:paraId="418481E8" w14:textId="46EAE5DD" w:rsidR="007120C9" w:rsidRPr="008C47DA" w:rsidRDefault="00BF499C" w:rsidP="007120C9">
      <w:pPr>
        <w:pStyle w:val="Pogalineje"/>
      </w:pPr>
      <w:r>
        <w:t>Izvajalec</w:t>
      </w:r>
      <w:r w:rsidRPr="008C47DA">
        <w:t xml:space="preserve"> </w:t>
      </w:r>
      <w:r w:rsidR="007120C9" w:rsidRPr="008C47DA">
        <w:t xml:space="preserve">več kot 3-krat krši določila okvirnega sporazuma z </w:t>
      </w:r>
      <w:r w:rsidR="007120C9">
        <w:t>izvedbo storitev</w:t>
      </w:r>
      <w:r w:rsidR="007120C9" w:rsidRPr="008C47DA">
        <w:t xml:space="preserve">, ki </w:t>
      </w:r>
      <w:r w:rsidR="007120C9">
        <w:t xml:space="preserve">po obsegu ali kakovosti </w:t>
      </w:r>
      <w:r w:rsidR="007120C9" w:rsidRPr="008C47DA">
        <w:t xml:space="preserve">ne </w:t>
      </w:r>
      <w:r w:rsidR="007120C9">
        <w:t>ustrezajo zahtevam naročnika;</w:t>
      </w:r>
    </w:p>
    <w:p w14:paraId="13787055" w14:textId="4252BF74" w:rsidR="007120C9" w:rsidRPr="008C47DA" w:rsidRDefault="00BF499C" w:rsidP="007120C9">
      <w:pPr>
        <w:pStyle w:val="Pogalineje"/>
      </w:pPr>
      <w:r>
        <w:t>Izvajalec</w:t>
      </w:r>
      <w:r w:rsidRPr="008C47DA">
        <w:t xml:space="preserve"> </w:t>
      </w:r>
      <w:r w:rsidR="007120C9" w:rsidRPr="008C47DA">
        <w:t>več kot 3-krat krši določila okvirnega sporazuma z nepredložit</w:t>
      </w:r>
      <w:r w:rsidR="007120C9">
        <w:t>vijo</w:t>
      </w:r>
      <w:r w:rsidR="007120C9" w:rsidRPr="008C47DA">
        <w:t xml:space="preserve"> ustrezne zahtevane dokumentacije o </w:t>
      </w:r>
      <w:r w:rsidR="007120C9">
        <w:t>prevzetem odpadku;</w:t>
      </w:r>
    </w:p>
    <w:p w14:paraId="0E7A388F" w14:textId="1AC2EDB0" w:rsidR="007120C9" w:rsidRPr="008C47DA" w:rsidRDefault="00BF499C" w:rsidP="007120C9">
      <w:pPr>
        <w:pStyle w:val="Pogalineje"/>
      </w:pPr>
      <w:r>
        <w:t>Izvajalec</w:t>
      </w:r>
      <w:r w:rsidRPr="008C47DA">
        <w:t xml:space="preserve"> </w:t>
      </w:r>
      <w:r w:rsidR="007120C9" w:rsidRPr="008C47DA">
        <w:t xml:space="preserve">krši določila okvirnega sporazuma </w:t>
      </w:r>
      <w:r w:rsidR="007120C9">
        <w:t xml:space="preserve">z </w:t>
      </w:r>
      <w:r w:rsidR="007120C9" w:rsidRPr="008C47DA">
        <w:t>neupoštevanje</w:t>
      </w:r>
      <w:r w:rsidR="007120C9">
        <w:t>m</w:t>
      </w:r>
      <w:r w:rsidR="007120C9" w:rsidRPr="008C47DA">
        <w:t xml:space="preserve"> dogovorjen</w:t>
      </w:r>
      <w:r>
        <w:t>e</w:t>
      </w:r>
      <w:r w:rsidR="007120C9" w:rsidRPr="008C47DA">
        <w:t xml:space="preserve"> cen</w:t>
      </w:r>
      <w:r>
        <w:t>e</w:t>
      </w:r>
      <w:r w:rsidR="007120C9" w:rsidRPr="008C47DA">
        <w:t xml:space="preserve"> </w:t>
      </w:r>
      <w:r w:rsidR="007120C9">
        <w:t>storit</w:t>
      </w:r>
      <w:r>
        <w:t>ve</w:t>
      </w:r>
      <w:r w:rsidR="007120C9" w:rsidRPr="008C47DA">
        <w:t xml:space="preserve"> oziroma samovoljn</w:t>
      </w:r>
      <w:r w:rsidR="007120C9">
        <w:t>im</w:t>
      </w:r>
      <w:r w:rsidR="007120C9" w:rsidRPr="008C47DA">
        <w:t xml:space="preserve"> povečanje</w:t>
      </w:r>
      <w:r w:rsidR="007120C9">
        <w:t>m</w:t>
      </w:r>
      <w:r w:rsidR="007120C9" w:rsidRPr="008C47DA">
        <w:t xml:space="preserve"> cen</w:t>
      </w:r>
      <w:r>
        <w:t>e</w:t>
      </w:r>
      <w:r w:rsidR="007120C9" w:rsidRPr="008C47DA">
        <w:t xml:space="preserve"> </w:t>
      </w:r>
      <w:r w:rsidR="007120C9">
        <w:t>storit</w:t>
      </w:r>
      <w:r>
        <w:t>ve</w:t>
      </w:r>
      <w:r w:rsidR="007120C9">
        <w:t>;</w:t>
      </w:r>
    </w:p>
    <w:p w14:paraId="01D88AF6" w14:textId="07B20751" w:rsidR="007120C9" w:rsidRDefault="00BF499C" w:rsidP="007120C9">
      <w:pPr>
        <w:pStyle w:val="Pogalineje"/>
      </w:pPr>
      <w:r>
        <w:t>Izvajalec</w:t>
      </w:r>
      <w:r w:rsidRPr="008C47DA">
        <w:t xml:space="preserve"> </w:t>
      </w:r>
      <w:r w:rsidR="007120C9" w:rsidRPr="008C47DA">
        <w:t xml:space="preserve">več kot 3-krat krši določila okvirnega sporazuma </w:t>
      </w:r>
      <w:r w:rsidR="007120C9">
        <w:t xml:space="preserve">z </w:t>
      </w:r>
      <w:r w:rsidR="007120C9" w:rsidRPr="008C47DA">
        <w:t>drug</w:t>
      </w:r>
      <w:r w:rsidR="007120C9">
        <w:t>im</w:t>
      </w:r>
      <w:r w:rsidR="007120C9" w:rsidRPr="008C47DA">
        <w:t xml:space="preserve"> neustrezn</w:t>
      </w:r>
      <w:r w:rsidR="007120C9">
        <w:t>im</w:t>
      </w:r>
      <w:r w:rsidR="007120C9" w:rsidRPr="008C47DA">
        <w:t xml:space="preserve"> izpolnjevanje</w:t>
      </w:r>
      <w:r w:rsidR="007120C9">
        <w:t>m</w:t>
      </w:r>
      <w:r w:rsidR="007120C9" w:rsidRPr="008C47DA">
        <w:t xml:space="preserve"> določil tega okvirnega sporazuma</w:t>
      </w:r>
      <w:r w:rsidR="007120C9">
        <w:t>;</w:t>
      </w:r>
    </w:p>
    <w:p w14:paraId="3CFB9879" w14:textId="3C23BB7B" w:rsidR="00BF499C" w:rsidRPr="005B28FC" w:rsidRDefault="00BF499C" w:rsidP="00BF499C">
      <w:pPr>
        <w:pStyle w:val="Pogalineje"/>
      </w:pPr>
      <w:r>
        <w:lastRenderedPageBreak/>
        <w:t xml:space="preserve">Izvajalec ne zniža </w:t>
      </w:r>
      <w:r w:rsidR="00846987">
        <w:t>z okvirnim sporazumom</w:t>
      </w:r>
      <w:r>
        <w:t xml:space="preserve"> dogovorjene cene, čeprav se je cena storitve, </w:t>
      </w:r>
      <w:r w:rsidRPr="00BF499C">
        <w:t xml:space="preserve">ki </w:t>
      </w:r>
      <w:r>
        <w:t>je</w:t>
      </w:r>
      <w:r w:rsidRPr="00BF499C">
        <w:t xml:space="preserve"> predmet tega sporazuma, v času veljavnosti tega sporazuma</w:t>
      </w:r>
      <w:r>
        <w:t xml:space="preserve"> na trgu </w:t>
      </w:r>
      <w:r w:rsidRPr="00BF499C">
        <w:t>znižala</w:t>
      </w:r>
      <w:r>
        <w:t xml:space="preserve"> za več kot 10 (deset) %;</w:t>
      </w:r>
    </w:p>
    <w:p w14:paraId="6B57BE01" w14:textId="562AE9BE" w:rsidR="007120C9" w:rsidRPr="005B28FC" w:rsidRDefault="00BF499C" w:rsidP="007120C9">
      <w:pPr>
        <w:pStyle w:val="Pogalineje"/>
      </w:pPr>
      <w:r>
        <w:t>Izvajalec</w:t>
      </w:r>
      <w:r w:rsidRPr="008C47DA">
        <w:t xml:space="preserve"> </w:t>
      </w:r>
      <w:r w:rsidR="007120C9" w:rsidRPr="005B28FC">
        <w:t>zaide v postopek, katerega namen je prenehanje njenega poslovanja;</w:t>
      </w:r>
    </w:p>
    <w:p w14:paraId="202126E0" w14:textId="22422BB8" w:rsidR="007120C9" w:rsidRPr="005B28FC" w:rsidRDefault="007120C9" w:rsidP="007120C9">
      <w:pPr>
        <w:pStyle w:val="Pogalineje"/>
      </w:pPr>
      <w:r w:rsidRPr="005B28FC">
        <w:t xml:space="preserve">Naročnik zoper </w:t>
      </w:r>
      <w:r w:rsidR="00BF499C">
        <w:t>izvajalca</w:t>
      </w:r>
      <w:r w:rsidRPr="005B28FC">
        <w:t xml:space="preserve"> uveljavlja pogodbeno kazen, unovči finančno zavarovanje za dobro izvedbo pogodbenih obveznosti ali uveljavlja podobno sankcijo;</w:t>
      </w:r>
    </w:p>
    <w:p w14:paraId="32DD292E" w14:textId="4B6EE2D1" w:rsidR="007120C9" w:rsidRPr="005B28FC" w:rsidRDefault="00BF499C" w:rsidP="007120C9">
      <w:pPr>
        <w:pStyle w:val="Pogalineje"/>
      </w:pPr>
      <w:r>
        <w:t>Izvajalec</w:t>
      </w:r>
      <w:r w:rsidRPr="008C47DA">
        <w:t xml:space="preserve"> </w:t>
      </w:r>
      <w:r w:rsidR="007120C9" w:rsidRPr="005B28FC">
        <w:t>škodi dobremu imenu in poslovnemu ugledu naročnika.</w:t>
      </w:r>
    </w:p>
    <w:p w14:paraId="6981A053" w14:textId="77777777" w:rsidR="007120C9" w:rsidRPr="00BF499C" w:rsidRDefault="007120C9" w:rsidP="007120C9">
      <w:pPr>
        <w:pStyle w:val="Pogpoglavje"/>
      </w:pPr>
      <w:r w:rsidRPr="00BF499C">
        <w:t>FINANČNA ZAVAROVANJA</w:t>
      </w:r>
    </w:p>
    <w:p w14:paraId="2CF08F75" w14:textId="77777777" w:rsidR="007120C9" w:rsidRPr="00BF499C" w:rsidRDefault="007120C9" w:rsidP="007120C9">
      <w:pPr>
        <w:pStyle w:val="Poglen"/>
      </w:pPr>
    </w:p>
    <w:p w14:paraId="23BC4649" w14:textId="77777777" w:rsidR="007120C9" w:rsidRPr="00BF499C" w:rsidRDefault="007120C9" w:rsidP="007120C9">
      <w:pPr>
        <w:spacing w:after="0" w:line="240" w:lineRule="auto"/>
        <w:jc w:val="both"/>
        <w:rPr>
          <w:rFonts w:cs="Arial"/>
          <w:sz w:val="20"/>
          <w:szCs w:val="20"/>
        </w:rPr>
      </w:pPr>
    </w:p>
    <w:p w14:paraId="08E11CA4" w14:textId="65694FAC" w:rsidR="007120C9" w:rsidRPr="00BF499C" w:rsidRDefault="00BF499C" w:rsidP="007120C9">
      <w:pPr>
        <w:pStyle w:val="Pogodstavek"/>
        <w:numPr>
          <w:ilvl w:val="0"/>
          <w:numId w:val="124"/>
        </w:numPr>
      </w:pPr>
      <w:r>
        <w:rPr>
          <w:rFonts w:cs="Arial"/>
        </w:rPr>
        <w:t>Izvajalec</w:t>
      </w:r>
      <w:r w:rsidR="007120C9" w:rsidRPr="00BF499C">
        <w:rPr>
          <w:rFonts w:cs="Arial"/>
        </w:rPr>
        <w:t xml:space="preserve"> mora </w:t>
      </w:r>
      <w:r>
        <w:t>ob</w:t>
      </w:r>
      <w:r w:rsidR="007120C9" w:rsidRPr="00BF499C">
        <w:t xml:space="preserve"> podpisu </w:t>
      </w:r>
      <w:r>
        <w:t xml:space="preserve">tega </w:t>
      </w:r>
      <w:r w:rsidR="007120C9" w:rsidRPr="00BF499C">
        <w:t xml:space="preserve">okvirnega sporazuma naročniku </w:t>
      </w:r>
      <w:r w:rsidRPr="00BF499C">
        <w:t xml:space="preserve">kot jamstvo za dobro izvedbo pogodbenih obveznosti naročniku izročiti 1 </w:t>
      </w:r>
      <w:r>
        <w:t>(eno)</w:t>
      </w:r>
      <w:r w:rsidRPr="00BF499C">
        <w:t xml:space="preserve"> bianco podpisano in žigosano menico z menično izjavo v višini </w:t>
      </w:r>
      <w:r w:rsidR="00A744D4">
        <w:rPr>
          <w:b/>
          <w:bCs/>
        </w:rPr>
        <w:t>50.000</w:t>
      </w:r>
      <w:r w:rsidRPr="00BF499C">
        <w:rPr>
          <w:b/>
          <w:bCs/>
        </w:rPr>
        <w:t>,00</w:t>
      </w:r>
      <w:r w:rsidRPr="00BF499C">
        <w:t xml:space="preserve"> </w:t>
      </w:r>
      <w:r w:rsidRPr="00BF499C">
        <w:rPr>
          <w:b/>
          <w:bCs/>
        </w:rPr>
        <w:t>€</w:t>
      </w:r>
      <w:r w:rsidRPr="00BF499C">
        <w:t xml:space="preserve">, s pooblastilom za izpolnitev, z oznako „Brez protesta“, plačljivo na prvi poziv in veljavno do </w:t>
      </w:r>
      <w:r w:rsidRPr="00BF499C">
        <w:rPr>
          <w:b/>
          <w:bCs/>
        </w:rPr>
        <w:t xml:space="preserve">31. </w:t>
      </w:r>
      <w:r w:rsidR="00411B27">
        <w:rPr>
          <w:b/>
          <w:bCs/>
        </w:rPr>
        <w:t>3</w:t>
      </w:r>
      <w:r w:rsidRPr="00BF499C">
        <w:rPr>
          <w:b/>
          <w:bCs/>
        </w:rPr>
        <w:t>. 202</w:t>
      </w:r>
      <w:r w:rsidR="00411B27">
        <w:rPr>
          <w:b/>
          <w:bCs/>
        </w:rPr>
        <w:t>7</w:t>
      </w:r>
      <w:r w:rsidR="007120C9" w:rsidRPr="00BF499C">
        <w:t xml:space="preserve">.  </w:t>
      </w:r>
    </w:p>
    <w:p w14:paraId="3F1462F2" w14:textId="283FA5DA" w:rsidR="007120C9" w:rsidRPr="00BF499C" w:rsidRDefault="007120C9" w:rsidP="007120C9">
      <w:pPr>
        <w:pStyle w:val="Pogodstavek"/>
      </w:pPr>
      <w:r w:rsidRPr="00BF499C">
        <w:t>Če se med trajanjem okvirnega sporazuma spremenijo roki za izvedbo posla, mora</w:t>
      </w:r>
      <w:r w:rsidR="003D3163">
        <w:t xml:space="preserve"> izvajalec </w:t>
      </w:r>
      <w:r w:rsidRPr="00BF499C">
        <w:t xml:space="preserve">temu ustrezno spremeniti tudi </w:t>
      </w:r>
      <w:r w:rsidR="003D3163">
        <w:t>menično izjavo</w:t>
      </w:r>
      <w:r w:rsidRPr="00BF499C">
        <w:t xml:space="preserve"> oziroma podaljšati veljavnost</w:t>
      </w:r>
      <w:r w:rsidR="003D3163">
        <w:t xml:space="preserve"> zavarovanja iz prejšnjega odstavka</w:t>
      </w:r>
      <w:r w:rsidRPr="00BF499C">
        <w:t xml:space="preserve">. </w:t>
      </w:r>
    </w:p>
    <w:p w14:paraId="0C24AD91" w14:textId="2A3F2D3D" w:rsidR="007120C9" w:rsidRPr="00BF499C" w:rsidRDefault="007120C9" w:rsidP="007120C9">
      <w:pPr>
        <w:pStyle w:val="Pogodstavek"/>
      </w:pPr>
      <w:r w:rsidRPr="00BF499C">
        <w:t xml:space="preserve">Zavarovanje za dobro izvedbo pogodbenih obveznosti naročnik unovči, če </w:t>
      </w:r>
      <w:r w:rsidR="003D3163">
        <w:t>izvajalec</w:t>
      </w:r>
      <w:r w:rsidRPr="00BF499C">
        <w:t xml:space="preserve"> svojih obveznosti do naročnika ne izpolni skladno z določili okvirnega sporazuma, </w:t>
      </w:r>
      <w:r w:rsidR="003D3163">
        <w:t>če pride do kršitev po 24. členu tega okvirnega sporazuma</w:t>
      </w:r>
      <w:r w:rsidRPr="00BF499C">
        <w:t xml:space="preserve"> ali v primeru, da </w:t>
      </w:r>
      <w:r w:rsidR="003D3163">
        <w:t>izvajalec</w:t>
      </w:r>
      <w:r w:rsidRPr="00BF499C">
        <w:t xml:space="preserve"> po svoji krivdi odstopi od okvirnega sporazuma ali v primeru, da naročnik po krivdi </w:t>
      </w:r>
      <w:r w:rsidR="003D3163">
        <w:t>izvajalca</w:t>
      </w:r>
      <w:r w:rsidRPr="00BF499C">
        <w:t xml:space="preserve"> odstopi od okvirnega sporazuma. </w:t>
      </w:r>
    </w:p>
    <w:p w14:paraId="76234A5F" w14:textId="72CC02B9" w:rsidR="007120C9" w:rsidRPr="00BF499C" w:rsidRDefault="007120C9" w:rsidP="007120C9">
      <w:pPr>
        <w:pStyle w:val="Pogodstavek"/>
      </w:pPr>
      <w:r w:rsidRPr="00BF499C">
        <w:t xml:space="preserve">Naročnik lahko </w:t>
      </w:r>
      <w:r w:rsidR="003D3163">
        <w:t>izvajalcu</w:t>
      </w:r>
      <w:r w:rsidRPr="00BF499C">
        <w:t xml:space="preserve"> vrne zavarovanje za dobro izvedbo pogodbenih obveznosti pred </w:t>
      </w:r>
      <w:r w:rsidR="003D3163">
        <w:t>potekom njegove veljavnosti</w:t>
      </w:r>
      <w:r w:rsidRPr="00BF499C">
        <w:t xml:space="preserve"> le v primeru, da bo ta v celoti izpolnil vse obveznosti iz okvirnega sporazuma in bodo razpoložljiva sredstva v celoti predčasno izčrpana. </w:t>
      </w:r>
    </w:p>
    <w:p w14:paraId="42E90F47" w14:textId="48D79CEB" w:rsidR="007120C9" w:rsidRPr="00BF499C" w:rsidRDefault="007120C9" w:rsidP="007120C9">
      <w:pPr>
        <w:pStyle w:val="Pogodstavek"/>
      </w:pPr>
      <w:r w:rsidRPr="00BF499C">
        <w:t xml:space="preserve">Okvirni sporazum o izvedbi javnega naročila postane veljaven pod pogojem, da </w:t>
      </w:r>
      <w:r w:rsidR="003D3163">
        <w:t>izvajalec</w:t>
      </w:r>
      <w:r w:rsidRPr="00BF499C">
        <w:t xml:space="preserve"> </w:t>
      </w:r>
      <w:r w:rsidR="003D3163">
        <w:t>naročniku</w:t>
      </w:r>
      <w:r w:rsidRPr="00BF499C">
        <w:t xml:space="preserve"> predloži finančno zavarovanje za dobro izvedbo pogodbenih obveznosti.</w:t>
      </w:r>
    </w:p>
    <w:p w14:paraId="01FBFEDF" w14:textId="77777777" w:rsidR="007120C9" w:rsidRPr="00314E31" w:rsidRDefault="007120C9" w:rsidP="007120C9">
      <w:pPr>
        <w:pStyle w:val="Poglen"/>
      </w:pPr>
    </w:p>
    <w:p w14:paraId="706CAD4B" w14:textId="6DCF119C" w:rsidR="007120C9" w:rsidRPr="005B28FC" w:rsidRDefault="007120C9" w:rsidP="007120C9">
      <w:pPr>
        <w:numPr>
          <w:ilvl w:val="0"/>
          <w:numId w:val="122"/>
        </w:numPr>
        <w:spacing w:after="0" w:line="240" w:lineRule="auto"/>
        <w:jc w:val="both"/>
        <w:rPr>
          <w:rFonts w:cs="Arial"/>
          <w:sz w:val="20"/>
          <w:szCs w:val="20"/>
        </w:rPr>
      </w:pPr>
      <w:r w:rsidRPr="005B28FC">
        <w:rPr>
          <w:rFonts w:cs="Arial"/>
          <w:sz w:val="20"/>
          <w:szCs w:val="20"/>
        </w:rPr>
        <w:t xml:space="preserve">V kolikor naročnik unovči finančno zavarovanje za dobro izvedbo pogodbenih obveznosti, mora </w:t>
      </w:r>
      <w:r w:rsidR="003D3163">
        <w:rPr>
          <w:rFonts w:cs="Arial"/>
          <w:sz w:val="20"/>
          <w:szCs w:val="20"/>
        </w:rPr>
        <w:t>izvajalec</w:t>
      </w:r>
      <w:r w:rsidRPr="005B28FC">
        <w:rPr>
          <w:rFonts w:cs="Arial"/>
          <w:sz w:val="20"/>
          <w:szCs w:val="20"/>
        </w:rPr>
        <w:t xml:space="preserve"> predložiti naročniku v roku štirinajst (14) dni od unovčenja zavarovanja novo zavarovanje za dobro izvedbo pogodbenih obveznosti v enaki višini in z enako končno veljavnostjo kot prvotno zavarovanje za dobro izvedbo pogodbenih obveznosti.</w:t>
      </w:r>
      <w:r w:rsidR="00D46997">
        <w:rPr>
          <w:rFonts w:cs="Arial"/>
          <w:sz w:val="20"/>
          <w:szCs w:val="20"/>
        </w:rPr>
        <w:t xml:space="preserve"> V kolikor zavarovanje v tem roku ni predloženo, ta okvirni sporazum preneha veljati.</w:t>
      </w:r>
    </w:p>
    <w:p w14:paraId="14411C4C" w14:textId="1E481602" w:rsidR="007120C9" w:rsidRPr="005B28FC" w:rsidRDefault="007120C9" w:rsidP="007120C9">
      <w:pPr>
        <w:numPr>
          <w:ilvl w:val="0"/>
          <w:numId w:val="122"/>
        </w:numPr>
        <w:spacing w:after="0" w:line="240" w:lineRule="auto"/>
        <w:jc w:val="both"/>
        <w:rPr>
          <w:rFonts w:cs="Arial"/>
          <w:sz w:val="20"/>
          <w:szCs w:val="20"/>
        </w:rPr>
      </w:pPr>
      <w:r w:rsidRPr="005B28FC">
        <w:rPr>
          <w:rFonts w:cs="Arial"/>
          <w:sz w:val="20"/>
          <w:szCs w:val="20"/>
        </w:rPr>
        <w:t xml:space="preserve">Unovčenje finančnega zavarovanja za zavarovanje dobre izvedbe obveznosti ne odvezuje </w:t>
      </w:r>
      <w:r w:rsidR="003D3163">
        <w:rPr>
          <w:rFonts w:cs="Arial"/>
          <w:sz w:val="20"/>
          <w:szCs w:val="20"/>
        </w:rPr>
        <w:t>izvajalca</w:t>
      </w:r>
      <w:r w:rsidRPr="005B28FC">
        <w:rPr>
          <w:rFonts w:cs="Arial"/>
          <w:sz w:val="20"/>
          <w:szCs w:val="20"/>
        </w:rPr>
        <w:t xml:space="preserve"> od njegove obveznosti povrniti naročniku škodo v višini zneska razlike med višino dejanske škode, ki jo je naročnik zaradi neizpolnjevanja obveznosti okvirnega sporazuma utrpel in zneskom unovčenega finančnega zavarovanja za zavarovanje dobre izvedbe obveznosti.</w:t>
      </w:r>
    </w:p>
    <w:p w14:paraId="20E74170" w14:textId="77777777" w:rsidR="007120C9" w:rsidRPr="00E97E16" w:rsidRDefault="007120C9" w:rsidP="007120C9">
      <w:pPr>
        <w:pStyle w:val="Pogpoglavje"/>
      </w:pPr>
      <w:r>
        <w:t>SKRBNIKI OKVIRNEGA SPORAZUMA</w:t>
      </w:r>
    </w:p>
    <w:p w14:paraId="62C63782" w14:textId="77777777" w:rsidR="007120C9" w:rsidRDefault="007120C9" w:rsidP="007120C9">
      <w:pPr>
        <w:pStyle w:val="Poglen"/>
      </w:pPr>
    </w:p>
    <w:p w14:paraId="694C5D8D" w14:textId="311D13B3" w:rsidR="007120C9" w:rsidRPr="00E97E16" w:rsidRDefault="007120C9" w:rsidP="007120C9">
      <w:pPr>
        <w:pStyle w:val="Pogodstavek"/>
        <w:numPr>
          <w:ilvl w:val="0"/>
          <w:numId w:val="116"/>
        </w:numPr>
      </w:pPr>
      <w:r w:rsidRPr="00E97E16">
        <w:t xml:space="preserve">Skrbnik </w:t>
      </w:r>
      <w:r>
        <w:t>okvirnega sporazuma</w:t>
      </w:r>
      <w:r w:rsidRPr="00E97E16">
        <w:t xml:space="preserve"> na strani naročnika je</w:t>
      </w:r>
      <w:r>
        <w:t xml:space="preserve"> </w:t>
      </w:r>
      <w:r w:rsidR="003D3163">
        <w:t>mag. Jerneja Zorko</w:t>
      </w:r>
      <w:r>
        <w:t xml:space="preserve">, e-naslov: </w:t>
      </w:r>
      <w:hyperlink r:id="rId10" w:history="1">
        <w:r w:rsidR="003D3163" w:rsidRPr="00DD2420">
          <w:rPr>
            <w:rStyle w:val="Hiperpovezava"/>
          </w:rPr>
          <w:t>jerneja.zorko@komunala-slb.si</w:t>
        </w:r>
      </w:hyperlink>
      <w:r w:rsidRPr="00E97E16">
        <w:t>.</w:t>
      </w:r>
    </w:p>
    <w:p w14:paraId="750D6B8A" w14:textId="2D30EB22" w:rsidR="007120C9" w:rsidRPr="003D3163" w:rsidRDefault="007120C9" w:rsidP="003D3163">
      <w:pPr>
        <w:pStyle w:val="Pogodstavek"/>
        <w:numPr>
          <w:ilvl w:val="0"/>
          <w:numId w:val="116"/>
        </w:numPr>
        <w:rPr>
          <w:rFonts w:cs="Arial"/>
        </w:rPr>
      </w:pPr>
      <w:r w:rsidRPr="00AF2F5E">
        <w:rPr>
          <w:rFonts w:cs="Arial"/>
        </w:rPr>
        <w:t xml:space="preserve">Skrbnik okvirnega sporazuma s strani </w:t>
      </w:r>
      <w:r w:rsidR="003D3163">
        <w:rPr>
          <w:rFonts w:cs="Arial"/>
        </w:rPr>
        <w:t>izvajalca</w:t>
      </w:r>
      <w:r w:rsidRPr="00AF2F5E">
        <w:rPr>
          <w:rFonts w:cs="Arial"/>
        </w:rPr>
        <w:t xml:space="preserve"> je:</w:t>
      </w:r>
      <w:r w:rsidR="003D3163">
        <w:rPr>
          <w:rFonts w:cs="Arial"/>
        </w:rPr>
        <w:t xml:space="preserve"> </w:t>
      </w:r>
      <w:r w:rsidRPr="003D3163">
        <w:rPr>
          <w:rFonts w:cs="Arial"/>
          <w:highlight w:val="lightGray"/>
        </w:rPr>
        <w:t>Ime in priimek</w:t>
      </w:r>
      <w:r w:rsidRPr="003D3163">
        <w:rPr>
          <w:rFonts w:cs="Arial"/>
        </w:rPr>
        <w:t xml:space="preserve">, e-naslov: </w:t>
      </w:r>
      <w:r w:rsidRPr="003D3163">
        <w:rPr>
          <w:rFonts w:cs="Arial"/>
          <w:highlight w:val="lightGray"/>
        </w:rPr>
        <w:t>xxxxx</w:t>
      </w:r>
      <w:r w:rsidRPr="003D3163">
        <w:rPr>
          <w:rFonts w:cs="Arial"/>
        </w:rPr>
        <w:t>.</w:t>
      </w:r>
    </w:p>
    <w:p w14:paraId="7F5B2899" w14:textId="7111EA98" w:rsidR="003611C2" w:rsidRDefault="003611C2" w:rsidP="007120C9">
      <w:pPr>
        <w:pStyle w:val="Pogodstavek"/>
        <w:numPr>
          <w:ilvl w:val="0"/>
          <w:numId w:val="116"/>
        </w:numPr>
        <w:rPr>
          <w:rFonts w:cs="Arial"/>
        </w:rPr>
      </w:pPr>
      <w:r>
        <w:rPr>
          <w:rFonts w:cs="Arial"/>
        </w:rPr>
        <w:t>Skrbnika</w:t>
      </w:r>
      <w:r w:rsidRPr="003611C2">
        <w:rPr>
          <w:rFonts w:cs="Arial"/>
        </w:rPr>
        <w:t xml:space="preserve"> imata pravico in dolžnost urejati medsebojna razmerja ter sprejemati ukrepe in odločitve v skladu z vsebinskimi določili tega sporazuma</w:t>
      </w:r>
      <w:r>
        <w:rPr>
          <w:rFonts w:cs="Arial"/>
        </w:rPr>
        <w:t>, nimata pa pravice spreminjati določil tega okvirnega sporazuma.</w:t>
      </w:r>
    </w:p>
    <w:p w14:paraId="08439BE8" w14:textId="32BC5D7C" w:rsidR="007120C9" w:rsidRDefault="003D3163" w:rsidP="007120C9">
      <w:pPr>
        <w:pStyle w:val="Pogodstavek"/>
        <w:numPr>
          <w:ilvl w:val="0"/>
          <w:numId w:val="116"/>
        </w:numPr>
        <w:rPr>
          <w:rFonts w:cs="Arial"/>
        </w:rPr>
      </w:pPr>
      <w:r>
        <w:rPr>
          <w:rFonts w:cs="Arial"/>
        </w:rPr>
        <w:t xml:space="preserve">Izvajalec </w:t>
      </w:r>
      <w:r w:rsidR="007120C9" w:rsidRPr="00AF2F5E">
        <w:rPr>
          <w:rFonts w:cs="Arial"/>
        </w:rPr>
        <w:t>mora naročnika pisno obvestiti o morebitni zamenjavi skrbnika ali spremembi njegovega e-naslova.</w:t>
      </w:r>
    </w:p>
    <w:p w14:paraId="24C0C5B6" w14:textId="77777777" w:rsidR="007120C9" w:rsidRDefault="007120C9" w:rsidP="007120C9">
      <w:pPr>
        <w:pStyle w:val="Pogpoglavje"/>
      </w:pPr>
      <w:r w:rsidRPr="00B62BC1">
        <w:t>ODSTOP OD OKVIRNEGA SPORAZUMA</w:t>
      </w:r>
    </w:p>
    <w:p w14:paraId="126D93F6" w14:textId="77777777" w:rsidR="007120C9" w:rsidRPr="00B62BC1" w:rsidRDefault="007120C9" w:rsidP="007120C9">
      <w:pPr>
        <w:pStyle w:val="Poglen"/>
      </w:pPr>
    </w:p>
    <w:p w14:paraId="10D20ABA" w14:textId="13BA7BF5" w:rsidR="007120C9" w:rsidRPr="00B62BC1" w:rsidRDefault="007120C9" w:rsidP="007120C9">
      <w:pPr>
        <w:pStyle w:val="Pogodstavek"/>
        <w:numPr>
          <w:ilvl w:val="0"/>
          <w:numId w:val="125"/>
        </w:numPr>
      </w:pPr>
      <w:r w:rsidRPr="00B62BC1">
        <w:t xml:space="preserve">Naročnik lahko kadarkoli, brez razloga, odstopi od okvirnega sporazuma. Odpovedni rok je 3 (tri) mesece, ki se šteje od dneva pošiljanja pisne odpovedi s priporočeno pošto, pri čemer se </w:t>
      </w:r>
      <w:r w:rsidR="00D46997">
        <w:t>izvajalec</w:t>
      </w:r>
      <w:r w:rsidRPr="00B62BC1">
        <w:t xml:space="preserve"> izrecno in brezpogojno odpoveduje pravici do povračila škode ter povračila zaslužka oziroma izgubljenega dobička zaradi odpovedi okvirnega sporazuma brez razloga. </w:t>
      </w:r>
    </w:p>
    <w:p w14:paraId="64F24A8C" w14:textId="024168D1" w:rsidR="007120C9" w:rsidRPr="00B62BC1" w:rsidRDefault="007120C9" w:rsidP="00D46997">
      <w:pPr>
        <w:pStyle w:val="Pogodstavek"/>
        <w:numPr>
          <w:ilvl w:val="0"/>
          <w:numId w:val="125"/>
        </w:numPr>
      </w:pPr>
      <w:r w:rsidRPr="00D46997">
        <w:t>Naročnik lahko od tega okvirnega sporazuma odstopi brez odpovednega roka v primeru, da so izčrpana zagotovljena sredstva naročnika in v primeru,</w:t>
      </w:r>
      <w:r w:rsidR="00D46997" w:rsidRPr="00D46997">
        <w:t xml:space="preserve"> da skupna pogodbena kazen po okvirnem sporazumu preseže </w:t>
      </w:r>
      <w:r w:rsidR="00D46997" w:rsidRPr="00D46997">
        <w:lastRenderedPageBreak/>
        <w:t>10 % (deset odstotkov) skupne vrednosti okvirnega sporazuma (z DDV), ob tem pa je naročnikova krivda izključena.</w:t>
      </w:r>
    </w:p>
    <w:p w14:paraId="3E22D9EA" w14:textId="4ED2CBA1" w:rsidR="007120C9" w:rsidRPr="00B62BC1" w:rsidRDefault="007120C9" w:rsidP="007120C9">
      <w:pPr>
        <w:pStyle w:val="Pogodstavek"/>
        <w:numPr>
          <w:ilvl w:val="0"/>
          <w:numId w:val="125"/>
        </w:numPr>
      </w:pPr>
      <w:r w:rsidRPr="00B62BC1">
        <w:t xml:space="preserve">V primeru bistvenih ali ponavljajočih se kršitev določil okvirnega sporazuma lahko odstopi od okvirnega sporazuma tako naročnik kot </w:t>
      </w:r>
      <w:r w:rsidR="00D46997">
        <w:t>izvajalec</w:t>
      </w:r>
      <w:r w:rsidRPr="00B62BC1">
        <w:t xml:space="preserve">. Na možnost odstopa mora </w:t>
      </w:r>
      <w:r w:rsidR="00D46997">
        <w:t>izvajalec</w:t>
      </w:r>
      <w:r w:rsidRPr="00B62BC1">
        <w:t xml:space="preserve"> naročnika predhodno pisno obvestiti s priporočeno pošto in ga pozvati k odpravi bistvenih ali ponavljajočih se kršitev. Če naročnik kljub pisnemu obvestilu s kršitvami ne preneha, je odstopni rok 1 (en) mesec, ki se šteje od dneva pošiljanja pisne odpovedi s priporočeno pošto.</w:t>
      </w:r>
    </w:p>
    <w:p w14:paraId="03CB8F08" w14:textId="77777777" w:rsidR="007120C9" w:rsidRPr="00B62BC1" w:rsidRDefault="007120C9" w:rsidP="007120C9">
      <w:pPr>
        <w:pStyle w:val="Pogodstavek"/>
        <w:numPr>
          <w:ilvl w:val="0"/>
          <w:numId w:val="125"/>
        </w:numPr>
      </w:pPr>
      <w:r w:rsidRPr="00B62BC1">
        <w:t>Med veljavnostjo tega okvirnega sporazuma lahko naročnik ne glede na določbe zakona, ki ureja obligacijska razmerja, odstopi od okvirnega sporazuma v naslednjih okoliščinah:</w:t>
      </w:r>
    </w:p>
    <w:p w14:paraId="333AE466" w14:textId="77777777" w:rsidR="007120C9" w:rsidRPr="00B62BC1" w:rsidRDefault="007120C9" w:rsidP="007120C9">
      <w:pPr>
        <w:pStyle w:val="Pogalineje"/>
      </w:pPr>
      <w:r w:rsidRPr="00B62BC1">
        <w:t>javno naročilo je bilo bistveno spremenjeno, kar terja nov postopek javnega naročanja,</w:t>
      </w:r>
    </w:p>
    <w:p w14:paraId="7558E342" w14:textId="56A85FCC" w:rsidR="007120C9" w:rsidRPr="00B62BC1" w:rsidRDefault="007120C9" w:rsidP="007120C9">
      <w:pPr>
        <w:pStyle w:val="Pogalineje"/>
      </w:pPr>
      <w:r w:rsidRPr="00B62BC1">
        <w:t>v času oddaje javnega naročila je bil</w:t>
      </w:r>
      <w:r w:rsidR="00D46997">
        <w:t xml:space="preserve"> izvajalec </w:t>
      </w:r>
      <w:r w:rsidRPr="00B62BC1">
        <w:t>v enem od položajev, zaradi katerega bi ga naročnik moral izključiti iz postopka javnega naročanja, pa s tem dejstvom naročnik ni bil seznanjen v postopku javnega naročanja,</w:t>
      </w:r>
    </w:p>
    <w:p w14:paraId="6E1362BE" w14:textId="1700E06E" w:rsidR="007120C9" w:rsidRPr="00B62BC1" w:rsidRDefault="007120C9" w:rsidP="007120C9">
      <w:pPr>
        <w:pStyle w:val="Pogalineje"/>
      </w:pPr>
      <w:r w:rsidRPr="00B62BC1">
        <w:t xml:space="preserve">zaradi hudih kršitev obveznosti iz PEU, PDEU in ZJN-3, ki jih je po postopku v skladu z 258. členom PDEU ugotovilo Sodišče Evropske unije, javno naročilo ne bi smelo biti oddano </w:t>
      </w:r>
      <w:r w:rsidR="00D46997">
        <w:t>izvajalcu</w:t>
      </w:r>
      <w:r w:rsidRPr="00B62BC1">
        <w:t>.</w:t>
      </w:r>
    </w:p>
    <w:p w14:paraId="78C01851" w14:textId="20C5BADD" w:rsidR="007120C9" w:rsidRPr="00B62BC1" w:rsidRDefault="007120C9" w:rsidP="007120C9">
      <w:pPr>
        <w:pStyle w:val="Pogodstavek"/>
      </w:pPr>
      <w:r w:rsidRPr="00B62BC1">
        <w:t>V primeru odstopa s</w:t>
      </w:r>
      <w:r w:rsidR="00D46997">
        <w:t>ta</w:t>
      </w:r>
      <w:r w:rsidRPr="00B62BC1">
        <w:t xml:space="preserve"> naročnik in </w:t>
      </w:r>
      <w:r w:rsidR="00D46997">
        <w:t>izvajalec</w:t>
      </w:r>
      <w:r w:rsidRPr="00B62BC1">
        <w:t xml:space="preserve"> dolžn</w:t>
      </w:r>
      <w:r w:rsidR="00D46997">
        <w:t>a</w:t>
      </w:r>
      <w:r w:rsidRPr="00B62BC1">
        <w:t xml:space="preserve"> poravnati medsebojne obveznosti iz tega sporazuma in nastalo škodo.</w:t>
      </w:r>
    </w:p>
    <w:p w14:paraId="7C71E105" w14:textId="77777777" w:rsidR="007120C9" w:rsidRPr="005B28FC" w:rsidRDefault="007120C9" w:rsidP="007120C9">
      <w:pPr>
        <w:pStyle w:val="Pogpoglavje"/>
      </w:pPr>
      <w:r w:rsidRPr="005B28FC">
        <w:t>PROTIKORUPCIJSKA KLAVZULA</w:t>
      </w:r>
      <w:r>
        <w:t xml:space="preserve"> N RAZVEZNI POGOJ</w:t>
      </w:r>
    </w:p>
    <w:p w14:paraId="37D277ED" w14:textId="77777777" w:rsidR="007120C9" w:rsidRPr="005B28FC" w:rsidRDefault="007120C9" w:rsidP="007120C9">
      <w:pPr>
        <w:pStyle w:val="Poglen"/>
      </w:pPr>
    </w:p>
    <w:p w14:paraId="204F835C" w14:textId="77777777" w:rsidR="007120C9" w:rsidRPr="005B28FC" w:rsidRDefault="007120C9" w:rsidP="007120C9">
      <w:pPr>
        <w:pStyle w:val="Pogodstavek"/>
        <w:numPr>
          <w:ilvl w:val="0"/>
          <w:numId w:val="126"/>
        </w:numPr>
      </w:pPr>
      <w:r w:rsidRPr="005B28FC">
        <w:t>Ta okvirni sporazum je ničen, če kdorkoli v imenu ali na račun druge stranke, predstavniku ali posredniku organa ali organizacije iz javnega sektorja obljubi, ponudi ali da kakršnokoli nedovoljeno korist za:</w:t>
      </w:r>
    </w:p>
    <w:p w14:paraId="256F261B" w14:textId="77777777" w:rsidR="007120C9" w:rsidRPr="005B28FC" w:rsidRDefault="007120C9" w:rsidP="007120C9">
      <w:pPr>
        <w:pStyle w:val="Pogalineje"/>
      </w:pPr>
      <w:r w:rsidRPr="005B28FC">
        <w:t>pridobitev posla ali</w:t>
      </w:r>
    </w:p>
    <w:p w14:paraId="3415B0CD" w14:textId="77777777" w:rsidR="007120C9" w:rsidRPr="005B28FC" w:rsidRDefault="007120C9" w:rsidP="007120C9">
      <w:pPr>
        <w:pStyle w:val="Pogalineje"/>
      </w:pPr>
      <w:r w:rsidRPr="005B28FC">
        <w:t>za sklenitev posla pod ugodnejšimi pogoji ali</w:t>
      </w:r>
    </w:p>
    <w:p w14:paraId="3F2C7DE4" w14:textId="77777777" w:rsidR="007120C9" w:rsidRPr="005B28FC" w:rsidRDefault="007120C9" w:rsidP="007120C9">
      <w:pPr>
        <w:pStyle w:val="Pogalineje"/>
      </w:pPr>
      <w:r w:rsidRPr="005B28FC">
        <w:t>za opustitev dolžnega nadzora nad izvajanjem obveznosti po tem okvirnem sporazumu ali</w:t>
      </w:r>
    </w:p>
    <w:p w14:paraId="28E6705E" w14:textId="77777777" w:rsidR="007120C9" w:rsidRPr="005B28FC" w:rsidRDefault="007120C9" w:rsidP="007120C9">
      <w:pPr>
        <w:pStyle w:val="Pogalineje"/>
      </w:pPr>
      <w:r w:rsidRPr="005B28FC">
        <w:t>za drugo ravnanje ali opustitev, s katerim je organu ali organizaciji iz javnega sektorja povzročena škoda ali je omogočena pridobitev nedovoljene koristi predstavniku organa, posredniku organa ali organizacije iz javnega sektorja, drugi stranki okvirnega sporazuma ali njenemu predstavniku, zastopniku, posredniku.</w:t>
      </w:r>
    </w:p>
    <w:p w14:paraId="2B718624" w14:textId="58501618" w:rsidR="007120C9" w:rsidRPr="005B28FC" w:rsidRDefault="007120C9" w:rsidP="007120C9">
      <w:pPr>
        <w:pStyle w:val="Pogodstavek"/>
      </w:pPr>
      <w:r w:rsidRPr="005B28FC">
        <w:t xml:space="preserve">Naročnik in </w:t>
      </w:r>
      <w:r w:rsidR="00D46997">
        <w:t>izvajalec</w:t>
      </w:r>
      <w:r w:rsidRPr="005B28FC">
        <w:t xml:space="preserve"> in nj</w:t>
      </w:r>
      <w:r w:rsidR="00D46997">
        <w:t>uni</w:t>
      </w:r>
      <w:r w:rsidRPr="005B28FC">
        <w:t xml:space="preserve"> zakoniti zastopniki izrecno izjavljajo, da v postopku sklepanja in izvajanja tega okvirnega sporazuma ni prišlo in ne prihaja do nikakršnih dejanj, ki bi bila v nasprotju z veljavno zakonodajo in/ali imajo znake koruptivnih dejanj. V primeru, da se pri postopku sklepanja in izvajanja tega okvirnega sporazuma ugotovi, da so se zgodila koruptivna dejanja, potem se šteje ta okvirni sporazum za ničen in brez učinka v pravnem prometu, kar se zgodi v trenutku, ko je zoper posameznika ali zoper pravno osebo, ki je stranka okvirnega sporazuma ali njen zakoniti zastopnik, vložena pravnomočna obtožba ali obtožni predlog.</w:t>
      </w:r>
    </w:p>
    <w:p w14:paraId="3D33CB33" w14:textId="77777777" w:rsidR="007120C9" w:rsidRPr="005B28FC" w:rsidRDefault="007120C9" w:rsidP="007120C9">
      <w:pPr>
        <w:pStyle w:val="Poglen"/>
      </w:pPr>
    </w:p>
    <w:p w14:paraId="07073F3E" w14:textId="77777777" w:rsidR="007120C9" w:rsidRPr="008A016D" w:rsidRDefault="007120C9" w:rsidP="007120C9">
      <w:pPr>
        <w:pStyle w:val="Pogodstavek"/>
        <w:numPr>
          <w:ilvl w:val="0"/>
          <w:numId w:val="127"/>
        </w:numPr>
      </w:pPr>
      <w:r w:rsidRPr="008A016D">
        <w:t xml:space="preserve">Ta </w:t>
      </w:r>
      <w:r>
        <w:t>okvirni sporazum</w:t>
      </w:r>
      <w:r w:rsidRPr="008A016D">
        <w:t xml:space="preserve"> je sklenjen pod razveznim pogojem, ki se uresniči:</w:t>
      </w:r>
    </w:p>
    <w:p w14:paraId="3C11ED96" w14:textId="59DDDCA9" w:rsidR="007120C9" w:rsidRPr="008A016D" w:rsidRDefault="007120C9" w:rsidP="007120C9">
      <w:pPr>
        <w:pStyle w:val="Pogalineje"/>
      </w:pPr>
      <w:r w:rsidRPr="008A016D">
        <w:t xml:space="preserve">če je </w:t>
      </w:r>
      <w:r>
        <w:t>naročnik</w:t>
      </w:r>
      <w:r w:rsidRPr="008A016D">
        <w:t xml:space="preserve"> seznanjen, da je sodišče s pravnomočno odločitvijo ugotovilo kršitev obveznosti iz drugega odstavka 3. člena ZJN-3 s strani </w:t>
      </w:r>
      <w:r w:rsidR="00D46997">
        <w:t>izvajalca</w:t>
      </w:r>
      <w:r w:rsidRPr="008A016D">
        <w:t xml:space="preserve"> ali njegovega podizvajalca ali </w:t>
      </w:r>
    </w:p>
    <w:p w14:paraId="16D478F3" w14:textId="3B4DE738" w:rsidR="007120C9" w:rsidRPr="00DD0390" w:rsidRDefault="007120C9" w:rsidP="007120C9">
      <w:pPr>
        <w:pStyle w:val="Pogalineje"/>
      </w:pPr>
      <w:r w:rsidRPr="00DD0390">
        <w:t xml:space="preserve">če je naročnik seznanjen, da je pristojni državni organ </w:t>
      </w:r>
      <w:r w:rsidR="00D46997">
        <w:t>izvajalcu</w:t>
      </w:r>
      <w:r w:rsidRPr="00DD0390">
        <w:t xml:space="preserve"> ali njegovem podizvajalcu v času izvajanja </w:t>
      </w:r>
      <w:r>
        <w:t>okvirnega sporazuma</w:t>
      </w:r>
      <w:r w:rsidRPr="00DD0390">
        <w:t xml:space="preserve"> ugotovil najmanj dve kršitvi v zvezi z/s: (1) plačilom za delo, (2) delovnim časom, (3) počitki, (4) opravljanjem dela na podlagi pogodb civilnega prava kljub obstoju elementov delovnega razmerja ali (5) zaposlovanjem na črno</w:t>
      </w:r>
      <w:r w:rsidRPr="008C0867">
        <w:t>, in za kateri mu je bila s pravnomočno odločitvijo ali več pravnomočnimi odločitvami izrečena globa za prekršek.</w:t>
      </w:r>
    </w:p>
    <w:p w14:paraId="7030B381" w14:textId="77777777" w:rsidR="007120C9" w:rsidRPr="008C0867" w:rsidRDefault="007120C9" w:rsidP="007120C9">
      <w:pPr>
        <w:pStyle w:val="Pogodstavek"/>
      </w:pPr>
      <w:r w:rsidRPr="008C0867">
        <w:t>Razvezni pogoj se uresniči pod pogoji in na način, opredeljen v tretji alineji četrtega odstavka 67. člena ZJN-3.</w:t>
      </w:r>
    </w:p>
    <w:bookmarkEnd w:id="2"/>
    <w:bookmarkEnd w:id="3"/>
    <w:p w14:paraId="176342AB" w14:textId="77777777" w:rsidR="007120C9" w:rsidRPr="005B28FC" w:rsidRDefault="007120C9" w:rsidP="007120C9">
      <w:pPr>
        <w:pStyle w:val="Pogpoglavje"/>
      </w:pPr>
      <w:r w:rsidRPr="005B28FC">
        <w:t>KONČNE DOLOČBE</w:t>
      </w:r>
    </w:p>
    <w:p w14:paraId="560155B0" w14:textId="77777777" w:rsidR="007120C9" w:rsidRPr="005B28FC" w:rsidRDefault="007120C9" w:rsidP="007120C9">
      <w:pPr>
        <w:pStyle w:val="Poglen"/>
      </w:pPr>
    </w:p>
    <w:p w14:paraId="0C412A4A" w14:textId="55F1B40A" w:rsidR="007120C9" w:rsidRPr="005B28FC" w:rsidRDefault="007120C9" w:rsidP="007120C9">
      <w:pPr>
        <w:pStyle w:val="Pogodstavek"/>
        <w:numPr>
          <w:ilvl w:val="0"/>
          <w:numId w:val="0"/>
        </w:numPr>
      </w:pPr>
      <w:r w:rsidRPr="005B28FC">
        <w:t xml:space="preserve">Naročnik in </w:t>
      </w:r>
      <w:r w:rsidR="00D46997">
        <w:t>izvajalec</w:t>
      </w:r>
      <w:r w:rsidRPr="005B28FC">
        <w:t xml:space="preserve"> se obvezuje</w:t>
      </w:r>
      <w:r w:rsidR="00D46997">
        <w:t>ta</w:t>
      </w:r>
      <w:r w:rsidRPr="005B28FC">
        <w:t xml:space="preserve">, da </w:t>
      </w:r>
      <w:r w:rsidR="00D46997">
        <w:t>bosta</w:t>
      </w:r>
      <w:r w:rsidRPr="005B28FC">
        <w:t xml:space="preserve"> uredil</w:t>
      </w:r>
      <w:r w:rsidR="00D46997">
        <w:t>a</w:t>
      </w:r>
      <w:r w:rsidRPr="005B28FC">
        <w:t xml:space="preserve"> vse, kar je potrebno za izvršitev</w:t>
      </w:r>
      <w:r w:rsidR="00D46997">
        <w:t xml:space="preserve"> tega okvirnega sporazuma </w:t>
      </w:r>
      <w:r w:rsidRPr="005B28FC">
        <w:t>in da bo</w:t>
      </w:r>
      <w:r w:rsidR="00D46997">
        <w:t>sta</w:t>
      </w:r>
      <w:r w:rsidRPr="005B28FC">
        <w:t xml:space="preserve"> ravnal</w:t>
      </w:r>
      <w:r w:rsidR="00D46997">
        <w:t>a</w:t>
      </w:r>
      <w:r w:rsidRPr="005B28FC">
        <w:t xml:space="preserve"> kot dobr</w:t>
      </w:r>
      <w:r w:rsidR="00D46997">
        <w:t>a</w:t>
      </w:r>
      <w:r w:rsidRPr="005B28FC">
        <w:t xml:space="preserve"> gospodarj</w:t>
      </w:r>
      <w:r w:rsidR="00D46997">
        <w:t>a</w:t>
      </w:r>
      <w:r w:rsidRPr="005B28FC">
        <w:t xml:space="preserve">. Za urejanje razmerij, ki niso urejena s </w:t>
      </w:r>
      <w:r w:rsidR="00D46997">
        <w:t xml:space="preserve">tem okvirnim </w:t>
      </w:r>
      <w:r w:rsidRPr="005B28FC">
        <w:t xml:space="preserve">sporazumom, se uporabljajo določila </w:t>
      </w:r>
      <w:r>
        <w:t xml:space="preserve">ZJN-3 in </w:t>
      </w:r>
      <w:r w:rsidRPr="009D1970">
        <w:t>Obligacijskega zakonika, Uradni list RS, št. 97/07 - uradno prečiščeno besedilo, 64/16 - odl. US in 20/18 – OROZ631</w:t>
      </w:r>
      <w:r>
        <w:t xml:space="preserve"> (v nadaljevanju: </w:t>
      </w:r>
      <w:r w:rsidRPr="005B28FC">
        <w:t>OZ</w:t>
      </w:r>
      <w:r>
        <w:t>)</w:t>
      </w:r>
      <w:r w:rsidRPr="005B28FC">
        <w:t>.</w:t>
      </w:r>
    </w:p>
    <w:p w14:paraId="3B001B32" w14:textId="77777777" w:rsidR="007120C9" w:rsidRPr="005B28FC" w:rsidRDefault="007120C9" w:rsidP="007120C9">
      <w:pPr>
        <w:pStyle w:val="Poglen"/>
      </w:pPr>
    </w:p>
    <w:p w14:paraId="0E201D7E" w14:textId="77777777" w:rsidR="007120C9" w:rsidRDefault="007120C9" w:rsidP="007120C9">
      <w:pPr>
        <w:numPr>
          <w:ilvl w:val="0"/>
          <w:numId w:val="128"/>
        </w:numPr>
        <w:spacing w:after="0" w:line="240" w:lineRule="auto"/>
        <w:rPr>
          <w:rFonts w:cs="Arial"/>
          <w:sz w:val="20"/>
          <w:szCs w:val="20"/>
        </w:rPr>
      </w:pPr>
      <w:r w:rsidRPr="005B28FC">
        <w:rPr>
          <w:rFonts w:cs="Arial"/>
          <w:sz w:val="20"/>
          <w:szCs w:val="20"/>
        </w:rPr>
        <w:t>Pogoji tega okvirnega sporazuma so veljavni za čas trajanja okvirnega sporazuma.</w:t>
      </w:r>
    </w:p>
    <w:p w14:paraId="599AE2CB" w14:textId="38218074" w:rsidR="003611C2" w:rsidRPr="005B28FC" w:rsidRDefault="003611C2" w:rsidP="007120C9">
      <w:pPr>
        <w:numPr>
          <w:ilvl w:val="0"/>
          <w:numId w:val="128"/>
        </w:numPr>
        <w:spacing w:after="0" w:line="240" w:lineRule="auto"/>
        <w:rPr>
          <w:rFonts w:cs="Arial"/>
          <w:sz w:val="20"/>
          <w:szCs w:val="20"/>
        </w:rPr>
      </w:pPr>
      <w:r w:rsidRPr="003611C2">
        <w:rPr>
          <w:rFonts w:cs="Arial"/>
          <w:sz w:val="20"/>
          <w:szCs w:val="20"/>
        </w:rPr>
        <w:t xml:space="preserve">Vsa strokovna dokumentacija in priloge tega </w:t>
      </w:r>
      <w:r>
        <w:rPr>
          <w:rFonts w:cs="Arial"/>
          <w:sz w:val="20"/>
          <w:szCs w:val="20"/>
        </w:rPr>
        <w:t xml:space="preserve">okvirnega </w:t>
      </w:r>
      <w:r w:rsidRPr="003611C2">
        <w:rPr>
          <w:rFonts w:cs="Arial"/>
          <w:sz w:val="20"/>
          <w:szCs w:val="20"/>
        </w:rPr>
        <w:t xml:space="preserve">sporazuma, ki jih izvajalec na podlagi tega </w:t>
      </w:r>
      <w:r>
        <w:rPr>
          <w:rFonts w:cs="Arial"/>
          <w:sz w:val="20"/>
          <w:szCs w:val="20"/>
        </w:rPr>
        <w:t xml:space="preserve">okvirnega </w:t>
      </w:r>
      <w:r w:rsidRPr="003611C2">
        <w:rPr>
          <w:rFonts w:cs="Arial"/>
          <w:sz w:val="20"/>
          <w:szCs w:val="20"/>
        </w:rPr>
        <w:t>sporazuma izroči naročniku, postane last naročnika</w:t>
      </w:r>
      <w:r>
        <w:rPr>
          <w:rFonts w:cs="Arial"/>
          <w:sz w:val="20"/>
          <w:szCs w:val="20"/>
        </w:rPr>
        <w:t>.</w:t>
      </w:r>
    </w:p>
    <w:p w14:paraId="01181377" w14:textId="61DEFCB5" w:rsidR="007120C9" w:rsidRPr="00D46997" w:rsidRDefault="007120C9" w:rsidP="00D46997">
      <w:pPr>
        <w:numPr>
          <w:ilvl w:val="0"/>
          <w:numId w:val="128"/>
        </w:numPr>
        <w:spacing w:after="0" w:line="240" w:lineRule="auto"/>
        <w:jc w:val="both"/>
        <w:rPr>
          <w:rFonts w:cs="Arial"/>
          <w:sz w:val="20"/>
          <w:szCs w:val="20"/>
        </w:rPr>
      </w:pPr>
      <w:r w:rsidRPr="005B28FC">
        <w:rPr>
          <w:rFonts w:cs="Arial"/>
          <w:sz w:val="20"/>
          <w:szCs w:val="20"/>
        </w:rPr>
        <w:t>Okvirni sporazum se lahko spremeni ali dopolni s pisnim aneksom, ki ga sporazumno sprejme</w:t>
      </w:r>
      <w:r w:rsidR="00D46997">
        <w:rPr>
          <w:rFonts w:cs="Arial"/>
          <w:sz w:val="20"/>
          <w:szCs w:val="20"/>
        </w:rPr>
        <w:t>ta</w:t>
      </w:r>
      <w:r w:rsidRPr="00D46997">
        <w:rPr>
          <w:rFonts w:cs="Arial"/>
          <w:sz w:val="20"/>
          <w:szCs w:val="20"/>
        </w:rPr>
        <w:t xml:space="preserve"> in podpiše</w:t>
      </w:r>
      <w:r w:rsidR="00D46997">
        <w:rPr>
          <w:rFonts w:cs="Arial"/>
          <w:sz w:val="20"/>
          <w:szCs w:val="20"/>
        </w:rPr>
        <w:t>ta</w:t>
      </w:r>
      <w:r w:rsidRPr="00D46997">
        <w:rPr>
          <w:rFonts w:cs="Arial"/>
          <w:sz w:val="20"/>
          <w:szCs w:val="20"/>
        </w:rPr>
        <w:t xml:space="preserve"> naročnik in </w:t>
      </w:r>
      <w:r w:rsidR="00D46997">
        <w:rPr>
          <w:rFonts w:cs="Arial"/>
          <w:sz w:val="20"/>
          <w:szCs w:val="20"/>
        </w:rPr>
        <w:t>izvajalec</w:t>
      </w:r>
      <w:r w:rsidRPr="00D46997">
        <w:rPr>
          <w:rFonts w:cs="Arial"/>
          <w:sz w:val="20"/>
          <w:szCs w:val="20"/>
        </w:rPr>
        <w:t xml:space="preserve">, vendar spremembe ali dopolnitve ne smejo biti v nasprotju z določili ZJN-3 in OZ. </w:t>
      </w:r>
    </w:p>
    <w:p w14:paraId="13AF618C" w14:textId="77777777" w:rsidR="007120C9" w:rsidRPr="005B28FC" w:rsidRDefault="007120C9" w:rsidP="007120C9">
      <w:pPr>
        <w:numPr>
          <w:ilvl w:val="0"/>
          <w:numId w:val="128"/>
        </w:numPr>
        <w:spacing w:after="0" w:line="240" w:lineRule="auto"/>
        <w:jc w:val="both"/>
        <w:rPr>
          <w:rFonts w:cs="Arial"/>
          <w:sz w:val="20"/>
          <w:szCs w:val="20"/>
        </w:rPr>
      </w:pPr>
      <w:r w:rsidRPr="005B28FC">
        <w:rPr>
          <w:rFonts w:cs="Arial"/>
          <w:sz w:val="20"/>
          <w:szCs w:val="20"/>
        </w:rPr>
        <w:t>Če katerakoli od določb okvirnega sporazuma je ali postane neveljavna, to ne vpliva na ostale določbe okvirnega sporazuma. Neveljavna določba se nadomesti z veljavno, ki mora čim bolj ustrezati namenu, ki ga je želela doseči neveljavna določba.</w:t>
      </w:r>
    </w:p>
    <w:p w14:paraId="4A3DFCDF" w14:textId="77777777" w:rsidR="007120C9" w:rsidRPr="005B28FC" w:rsidRDefault="007120C9" w:rsidP="007120C9">
      <w:pPr>
        <w:pStyle w:val="Poglen"/>
      </w:pPr>
    </w:p>
    <w:p w14:paraId="471AC127" w14:textId="54218879" w:rsidR="007120C9" w:rsidRDefault="003611C2" w:rsidP="007120C9">
      <w:pPr>
        <w:numPr>
          <w:ilvl w:val="12"/>
          <w:numId w:val="0"/>
        </w:numPr>
        <w:spacing w:after="0" w:line="240" w:lineRule="auto"/>
        <w:jc w:val="both"/>
        <w:rPr>
          <w:rFonts w:cs="Arial"/>
          <w:sz w:val="20"/>
          <w:szCs w:val="20"/>
        </w:rPr>
      </w:pPr>
      <w:r w:rsidRPr="003611C2">
        <w:rPr>
          <w:rFonts w:cs="Arial"/>
          <w:sz w:val="20"/>
          <w:szCs w:val="20"/>
        </w:rPr>
        <w:t xml:space="preserve">Stranki </w:t>
      </w:r>
      <w:r>
        <w:rPr>
          <w:rFonts w:cs="Arial"/>
          <w:sz w:val="20"/>
          <w:szCs w:val="20"/>
        </w:rPr>
        <w:t xml:space="preserve">okvirnega sporazuma </w:t>
      </w:r>
      <w:r w:rsidR="007120C9" w:rsidRPr="005B28FC">
        <w:rPr>
          <w:rFonts w:cs="Arial"/>
          <w:sz w:val="20"/>
          <w:szCs w:val="20"/>
        </w:rPr>
        <w:t>soglaš</w:t>
      </w:r>
      <w:r w:rsidR="007120C9">
        <w:rPr>
          <w:rFonts w:cs="Arial"/>
          <w:sz w:val="20"/>
          <w:szCs w:val="20"/>
        </w:rPr>
        <w:t>a</w:t>
      </w:r>
      <w:r w:rsidR="00D46997">
        <w:rPr>
          <w:rFonts w:cs="Arial"/>
          <w:sz w:val="20"/>
          <w:szCs w:val="20"/>
        </w:rPr>
        <w:t>ta</w:t>
      </w:r>
      <w:r w:rsidR="007120C9" w:rsidRPr="005B28FC">
        <w:rPr>
          <w:rFonts w:cs="Arial"/>
          <w:sz w:val="20"/>
          <w:szCs w:val="20"/>
        </w:rPr>
        <w:t>, da morebitnih osebnih podatkov ne bo</w:t>
      </w:r>
      <w:r w:rsidR="00D46997">
        <w:rPr>
          <w:rFonts w:cs="Arial"/>
          <w:sz w:val="20"/>
          <w:szCs w:val="20"/>
        </w:rPr>
        <w:t>sta</w:t>
      </w:r>
      <w:r w:rsidR="007120C9" w:rsidRPr="005B28FC">
        <w:rPr>
          <w:rFonts w:cs="Arial"/>
          <w:sz w:val="20"/>
          <w:szCs w:val="20"/>
        </w:rPr>
        <w:t xml:space="preserve"> uporabljal</w:t>
      </w:r>
      <w:r w:rsidR="00D46997">
        <w:rPr>
          <w:rFonts w:cs="Arial"/>
          <w:sz w:val="20"/>
          <w:szCs w:val="20"/>
        </w:rPr>
        <w:t>a</w:t>
      </w:r>
      <w:r w:rsidR="007120C9" w:rsidRPr="005B28FC">
        <w:rPr>
          <w:rFonts w:cs="Arial"/>
          <w:sz w:val="20"/>
          <w:szCs w:val="20"/>
        </w:rPr>
        <w:t xml:space="preserve"> v nasprotju z določili veljavnega Zakona o varstvu osebnih podatkov. Hkrati bo</w:t>
      </w:r>
      <w:r w:rsidR="00D46997">
        <w:rPr>
          <w:rFonts w:cs="Arial"/>
          <w:sz w:val="20"/>
          <w:szCs w:val="20"/>
        </w:rPr>
        <w:t>sta</w:t>
      </w:r>
      <w:r w:rsidR="007120C9" w:rsidRPr="005B28FC">
        <w:rPr>
          <w:rFonts w:cs="Arial"/>
          <w:sz w:val="20"/>
          <w:szCs w:val="20"/>
        </w:rPr>
        <w:t xml:space="preserve"> zagotavljal</w:t>
      </w:r>
      <w:r w:rsidR="00D46997">
        <w:rPr>
          <w:rFonts w:cs="Arial"/>
          <w:sz w:val="20"/>
          <w:szCs w:val="20"/>
        </w:rPr>
        <w:t>a</w:t>
      </w:r>
      <w:r w:rsidR="007120C9" w:rsidRPr="005B28FC">
        <w:rPr>
          <w:rFonts w:cs="Arial"/>
          <w:sz w:val="20"/>
          <w:szCs w:val="20"/>
        </w:rPr>
        <w:t xml:space="preserve"> pogoje in ukrepe za zagotovitev varstva osebnih podatkov in preprečeval</w:t>
      </w:r>
      <w:r w:rsidR="00D46997">
        <w:rPr>
          <w:rFonts w:cs="Arial"/>
          <w:sz w:val="20"/>
          <w:szCs w:val="20"/>
        </w:rPr>
        <w:t>a</w:t>
      </w:r>
      <w:r w:rsidR="007120C9" w:rsidRPr="005B28FC">
        <w:rPr>
          <w:rFonts w:cs="Arial"/>
          <w:sz w:val="20"/>
          <w:szCs w:val="20"/>
        </w:rPr>
        <w:t xml:space="preserve"> morebitne zlorabe, v smislu določil navedenega zakona.</w:t>
      </w:r>
    </w:p>
    <w:p w14:paraId="3E9DEACA" w14:textId="77777777" w:rsidR="003611C2" w:rsidRDefault="003611C2" w:rsidP="003611C2">
      <w:pPr>
        <w:pStyle w:val="Poglen"/>
      </w:pPr>
    </w:p>
    <w:p w14:paraId="34916AF8" w14:textId="45367523" w:rsidR="003611C2" w:rsidRPr="005B28FC" w:rsidRDefault="003611C2" w:rsidP="007120C9">
      <w:pPr>
        <w:numPr>
          <w:ilvl w:val="12"/>
          <w:numId w:val="0"/>
        </w:numPr>
        <w:spacing w:after="0" w:line="240" w:lineRule="auto"/>
        <w:jc w:val="both"/>
        <w:rPr>
          <w:rFonts w:cs="Arial"/>
          <w:sz w:val="20"/>
          <w:szCs w:val="20"/>
        </w:rPr>
      </w:pPr>
      <w:r w:rsidRPr="003611C2">
        <w:rPr>
          <w:rFonts w:cs="Arial"/>
          <w:sz w:val="20"/>
          <w:szCs w:val="20"/>
        </w:rPr>
        <w:t xml:space="preserve">Stranki </w:t>
      </w:r>
      <w:r>
        <w:rPr>
          <w:rFonts w:cs="Arial"/>
          <w:sz w:val="20"/>
          <w:szCs w:val="20"/>
        </w:rPr>
        <w:t xml:space="preserve">okvirnega sporazuma </w:t>
      </w:r>
      <w:r w:rsidRPr="003611C2">
        <w:rPr>
          <w:rFonts w:cs="Arial"/>
          <w:sz w:val="20"/>
          <w:szCs w:val="20"/>
        </w:rPr>
        <w:t xml:space="preserve">soglašata, da predstavljajo tehnični podatki, dokumentacija, poslovne informacije ter drugi podatki in informacije, ki izvirajo iz tega </w:t>
      </w:r>
      <w:r>
        <w:rPr>
          <w:rFonts w:cs="Arial"/>
          <w:sz w:val="20"/>
          <w:szCs w:val="20"/>
        </w:rPr>
        <w:t xml:space="preserve">okvirnega </w:t>
      </w:r>
      <w:r w:rsidRPr="003611C2">
        <w:rPr>
          <w:rFonts w:cs="Arial"/>
          <w:sz w:val="20"/>
          <w:szCs w:val="20"/>
        </w:rPr>
        <w:t>sporazuma oziroma v zvezi z njim, ali iz siceršnjega opravljanja dejavnosti ene ali druge stranke poslovno skrivnost, ki sta jo dolžni varovati ves čas veljavnosti okvirnega sporazuma, razen podatkov oziroma informacij, ki po veljavnih predpisih štejejo za javne.</w:t>
      </w:r>
    </w:p>
    <w:p w14:paraId="6870D7EC" w14:textId="77777777" w:rsidR="007120C9" w:rsidRPr="005B28FC" w:rsidRDefault="007120C9" w:rsidP="007120C9">
      <w:pPr>
        <w:pStyle w:val="Poglen"/>
      </w:pPr>
    </w:p>
    <w:p w14:paraId="4C186202" w14:textId="707A8F45" w:rsidR="007120C9" w:rsidRPr="005B28FC" w:rsidRDefault="007120C9" w:rsidP="007120C9">
      <w:pPr>
        <w:numPr>
          <w:ilvl w:val="12"/>
          <w:numId w:val="0"/>
        </w:numPr>
        <w:spacing w:after="0" w:line="240" w:lineRule="auto"/>
        <w:jc w:val="both"/>
        <w:rPr>
          <w:rFonts w:cs="Arial"/>
          <w:sz w:val="20"/>
          <w:szCs w:val="20"/>
        </w:rPr>
      </w:pPr>
      <w:r w:rsidRPr="005B28FC">
        <w:rPr>
          <w:rFonts w:cs="Arial"/>
          <w:sz w:val="20"/>
          <w:szCs w:val="20"/>
        </w:rPr>
        <w:t xml:space="preserve">V primeru statusne spremembe naročnika ali </w:t>
      </w:r>
      <w:r w:rsidR="00D46997">
        <w:rPr>
          <w:rFonts w:cs="Arial"/>
          <w:sz w:val="20"/>
          <w:szCs w:val="20"/>
        </w:rPr>
        <w:t>izvajalca</w:t>
      </w:r>
      <w:r w:rsidRPr="005B28FC">
        <w:rPr>
          <w:rFonts w:cs="Arial"/>
          <w:sz w:val="20"/>
          <w:szCs w:val="20"/>
        </w:rPr>
        <w:t xml:space="preserve">, se vse obveznosti po tem okvirnem sporazumu prenesejo na </w:t>
      </w:r>
      <w:r w:rsidR="003611C2">
        <w:rPr>
          <w:rFonts w:cs="Arial"/>
          <w:sz w:val="20"/>
          <w:szCs w:val="20"/>
        </w:rPr>
        <w:t>njune</w:t>
      </w:r>
      <w:r w:rsidRPr="005B28FC">
        <w:rPr>
          <w:rFonts w:cs="Arial"/>
          <w:sz w:val="20"/>
          <w:szCs w:val="20"/>
        </w:rPr>
        <w:t xml:space="preserve"> univerzalne pravne naslednike.</w:t>
      </w:r>
    </w:p>
    <w:p w14:paraId="5E74C86E" w14:textId="77777777" w:rsidR="007120C9" w:rsidRPr="005B28FC" w:rsidRDefault="007120C9" w:rsidP="007120C9">
      <w:pPr>
        <w:pStyle w:val="Poglen"/>
      </w:pPr>
    </w:p>
    <w:p w14:paraId="413A1EC5" w14:textId="15ACDFCF" w:rsidR="007120C9" w:rsidRPr="005B28FC" w:rsidRDefault="007120C9" w:rsidP="007120C9">
      <w:pPr>
        <w:numPr>
          <w:ilvl w:val="12"/>
          <w:numId w:val="0"/>
        </w:numPr>
        <w:spacing w:after="0" w:line="240" w:lineRule="auto"/>
        <w:jc w:val="both"/>
        <w:rPr>
          <w:rFonts w:cs="Arial"/>
          <w:sz w:val="20"/>
          <w:szCs w:val="20"/>
        </w:rPr>
      </w:pPr>
      <w:r w:rsidRPr="005B28FC">
        <w:rPr>
          <w:rFonts w:cs="Arial"/>
          <w:sz w:val="20"/>
          <w:szCs w:val="20"/>
        </w:rPr>
        <w:t xml:space="preserve">Morebitne spore iz tega okvirnega sporazuma, ki jih </w:t>
      </w:r>
      <w:r>
        <w:rPr>
          <w:rFonts w:cs="Arial"/>
          <w:sz w:val="20"/>
          <w:szCs w:val="20"/>
        </w:rPr>
        <w:t xml:space="preserve">naročnik in </w:t>
      </w:r>
      <w:r w:rsidR="003611C2">
        <w:rPr>
          <w:rFonts w:cs="Arial"/>
          <w:sz w:val="20"/>
          <w:szCs w:val="20"/>
        </w:rPr>
        <w:t>izvajalec</w:t>
      </w:r>
      <w:r w:rsidRPr="005B28FC">
        <w:rPr>
          <w:rFonts w:cs="Arial"/>
          <w:sz w:val="20"/>
          <w:szCs w:val="20"/>
        </w:rPr>
        <w:t xml:space="preserve"> ne bi mogl</w:t>
      </w:r>
      <w:r w:rsidR="003611C2">
        <w:rPr>
          <w:rFonts w:cs="Arial"/>
          <w:sz w:val="20"/>
          <w:szCs w:val="20"/>
        </w:rPr>
        <w:t>a</w:t>
      </w:r>
      <w:r w:rsidRPr="005B28FC">
        <w:rPr>
          <w:rFonts w:cs="Arial"/>
          <w:sz w:val="20"/>
          <w:szCs w:val="20"/>
        </w:rPr>
        <w:t xml:space="preserve"> rešiti sporazumno, rešuje stvarno </w:t>
      </w:r>
      <w:r w:rsidR="00DE50F0">
        <w:rPr>
          <w:rFonts w:cs="Arial"/>
          <w:sz w:val="20"/>
          <w:szCs w:val="20"/>
        </w:rPr>
        <w:t xml:space="preserve">in krajevno </w:t>
      </w:r>
      <w:r w:rsidRPr="005B28FC">
        <w:rPr>
          <w:rFonts w:cs="Arial"/>
          <w:sz w:val="20"/>
          <w:szCs w:val="20"/>
        </w:rPr>
        <w:t>pristojno sodišče.</w:t>
      </w:r>
    </w:p>
    <w:p w14:paraId="6DBB3A3D" w14:textId="77777777" w:rsidR="007120C9" w:rsidRPr="005B28FC" w:rsidRDefault="007120C9" w:rsidP="007120C9">
      <w:pPr>
        <w:pStyle w:val="Poglen"/>
      </w:pPr>
    </w:p>
    <w:p w14:paraId="42B62BB9" w14:textId="2EEB565B" w:rsidR="007120C9" w:rsidRPr="005B28FC" w:rsidRDefault="007120C9" w:rsidP="007120C9">
      <w:pPr>
        <w:keepNext/>
        <w:spacing w:after="0" w:line="240" w:lineRule="auto"/>
        <w:jc w:val="both"/>
        <w:rPr>
          <w:rFonts w:cs="Arial"/>
          <w:sz w:val="20"/>
          <w:szCs w:val="20"/>
        </w:rPr>
      </w:pPr>
      <w:r w:rsidRPr="005B28FC">
        <w:rPr>
          <w:rFonts w:cs="Arial"/>
          <w:sz w:val="20"/>
          <w:szCs w:val="20"/>
        </w:rPr>
        <w:t xml:space="preserve">Okvirni sporazum je sestavljen v </w:t>
      </w:r>
      <w:r w:rsidR="003611C2">
        <w:rPr>
          <w:rFonts w:cs="Arial"/>
          <w:sz w:val="20"/>
          <w:szCs w:val="20"/>
        </w:rPr>
        <w:t>2 (dveh)</w:t>
      </w:r>
      <w:r w:rsidRPr="005B28FC">
        <w:rPr>
          <w:rFonts w:cs="Arial"/>
          <w:sz w:val="20"/>
          <w:szCs w:val="20"/>
        </w:rPr>
        <w:t xml:space="preserve"> enakih izvodih, od katerih prejme </w:t>
      </w:r>
      <w:r>
        <w:rPr>
          <w:rFonts w:cs="Arial"/>
          <w:sz w:val="20"/>
          <w:szCs w:val="20"/>
        </w:rPr>
        <w:t xml:space="preserve">naročnik </w:t>
      </w:r>
      <w:r w:rsidR="003611C2">
        <w:rPr>
          <w:rFonts w:cs="Arial"/>
          <w:sz w:val="20"/>
          <w:szCs w:val="20"/>
        </w:rPr>
        <w:t>1 (en) in izvajalec</w:t>
      </w:r>
      <w:r>
        <w:rPr>
          <w:rFonts w:cs="Arial"/>
          <w:sz w:val="20"/>
          <w:szCs w:val="20"/>
        </w:rPr>
        <w:t xml:space="preserve"> </w:t>
      </w:r>
      <w:r w:rsidR="003611C2">
        <w:rPr>
          <w:rFonts w:cs="Arial"/>
          <w:sz w:val="20"/>
          <w:szCs w:val="20"/>
        </w:rPr>
        <w:t xml:space="preserve">1 </w:t>
      </w:r>
      <w:r>
        <w:rPr>
          <w:rFonts w:cs="Arial"/>
          <w:sz w:val="20"/>
          <w:szCs w:val="20"/>
        </w:rPr>
        <w:t>(</w:t>
      </w:r>
      <w:r w:rsidR="003611C2">
        <w:rPr>
          <w:rFonts w:cs="Arial"/>
          <w:sz w:val="20"/>
          <w:szCs w:val="20"/>
        </w:rPr>
        <w:t>en</w:t>
      </w:r>
      <w:r>
        <w:rPr>
          <w:rFonts w:cs="Arial"/>
          <w:sz w:val="20"/>
          <w:szCs w:val="20"/>
        </w:rPr>
        <w:t>)</w:t>
      </w:r>
      <w:r w:rsidRPr="005B28FC">
        <w:rPr>
          <w:rFonts w:cs="Arial"/>
          <w:sz w:val="20"/>
          <w:szCs w:val="20"/>
        </w:rPr>
        <w:t xml:space="preserve"> izvod.</w:t>
      </w:r>
    </w:p>
    <w:p w14:paraId="61B831E5" w14:textId="77777777" w:rsidR="007120C9" w:rsidRPr="005B28FC" w:rsidRDefault="007120C9" w:rsidP="007120C9">
      <w:pPr>
        <w:keepNext/>
        <w:tabs>
          <w:tab w:val="left" w:pos="2552"/>
        </w:tabs>
        <w:spacing w:after="0" w:line="240" w:lineRule="auto"/>
        <w:jc w:val="both"/>
        <w:rPr>
          <w:rFonts w:eastAsia="Calibri" w:cs="Arial"/>
          <w:sz w:val="20"/>
          <w:szCs w:val="20"/>
        </w:rPr>
      </w:pPr>
    </w:p>
    <w:p w14:paraId="725F084A" w14:textId="77777777" w:rsidR="007120C9" w:rsidRPr="005B28FC" w:rsidRDefault="007120C9" w:rsidP="007120C9">
      <w:pPr>
        <w:keepNext/>
        <w:tabs>
          <w:tab w:val="left" w:pos="2552"/>
        </w:tabs>
        <w:spacing w:after="0" w:line="240" w:lineRule="auto"/>
        <w:jc w:val="both"/>
        <w:rPr>
          <w:rFonts w:eastAsia="Calibri" w:cs="Arial"/>
          <w:sz w:val="20"/>
          <w:szCs w:val="20"/>
        </w:rPr>
      </w:pPr>
    </w:p>
    <w:tbl>
      <w:tblPr>
        <w:tblW w:w="5000" w:type="pct"/>
        <w:tblLook w:val="04A0" w:firstRow="1" w:lastRow="0" w:firstColumn="1" w:lastColumn="0" w:noHBand="0" w:noVBand="1"/>
      </w:tblPr>
      <w:tblGrid>
        <w:gridCol w:w="4397"/>
        <w:gridCol w:w="849"/>
        <w:gridCol w:w="4834"/>
      </w:tblGrid>
      <w:tr w:rsidR="007120C9" w:rsidRPr="005B28FC" w14:paraId="0744FE58" w14:textId="77777777" w:rsidTr="00896259">
        <w:trPr>
          <w:trHeight w:val="596"/>
        </w:trPr>
        <w:tc>
          <w:tcPr>
            <w:tcW w:w="2181" w:type="pct"/>
          </w:tcPr>
          <w:p w14:paraId="42CDE084" w14:textId="4DC7C3E7" w:rsidR="007120C9" w:rsidRPr="005B28FC" w:rsidRDefault="00146A48" w:rsidP="00896259">
            <w:pPr>
              <w:keepNext/>
              <w:spacing w:after="0" w:line="240" w:lineRule="auto"/>
              <w:jc w:val="both"/>
              <w:rPr>
                <w:rFonts w:cs="Arial"/>
                <w:sz w:val="20"/>
                <w:szCs w:val="20"/>
              </w:rPr>
            </w:pPr>
            <w:r>
              <w:rPr>
                <w:rFonts w:cs="Arial"/>
                <w:sz w:val="20"/>
                <w:szCs w:val="20"/>
              </w:rPr>
              <w:t>Izvajalec:</w:t>
            </w:r>
          </w:p>
        </w:tc>
        <w:tc>
          <w:tcPr>
            <w:tcW w:w="421" w:type="pct"/>
          </w:tcPr>
          <w:p w14:paraId="6F2AF580" w14:textId="77777777" w:rsidR="007120C9" w:rsidRPr="005B28FC" w:rsidRDefault="007120C9" w:rsidP="00896259">
            <w:pPr>
              <w:keepNext/>
              <w:spacing w:after="0" w:line="240" w:lineRule="auto"/>
              <w:jc w:val="both"/>
              <w:rPr>
                <w:rFonts w:cs="Arial"/>
                <w:sz w:val="20"/>
                <w:szCs w:val="20"/>
              </w:rPr>
            </w:pPr>
          </w:p>
        </w:tc>
        <w:tc>
          <w:tcPr>
            <w:tcW w:w="2398" w:type="pct"/>
          </w:tcPr>
          <w:p w14:paraId="5E192FA0" w14:textId="177FD6EA" w:rsidR="007120C9" w:rsidRPr="005B28FC" w:rsidRDefault="00146A48" w:rsidP="00896259">
            <w:pPr>
              <w:keepNext/>
              <w:spacing w:after="0" w:line="240" w:lineRule="auto"/>
              <w:jc w:val="both"/>
              <w:rPr>
                <w:rFonts w:cs="Arial"/>
                <w:sz w:val="20"/>
                <w:szCs w:val="20"/>
              </w:rPr>
            </w:pPr>
            <w:r>
              <w:rPr>
                <w:rFonts w:cs="Arial"/>
                <w:sz w:val="20"/>
                <w:szCs w:val="20"/>
              </w:rPr>
              <w:t>Naročnik</w:t>
            </w:r>
            <w:r w:rsidR="007120C9" w:rsidRPr="005B28FC">
              <w:rPr>
                <w:rFonts w:cs="Arial"/>
                <w:sz w:val="20"/>
                <w:szCs w:val="20"/>
              </w:rPr>
              <w:t>:</w:t>
            </w:r>
          </w:p>
        </w:tc>
      </w:tr>
      <w:tr w:rsidR="007120C9" w:rsidRPr="005B28FC" w14:paraId="3F7EE1CB" w14:textId="77777777" w:rsidTr="00896259">
        <w:trPr>
          <w:trHeight w:val="596"/>
        </w:trPr>
        <w:tc>
          <w:tcPr>
            <w:tcW w:w="2181" w:type="pct"/>
          </w:tcPr>
          <w:p w14:paraId="7CDE3B0D" w14:textId="77777777" w:rsidR="007120C9" w:rsidRPr="005B28FC" w:rsidRDefault="007120C9" w:rsidP="00896259">
            <w:pPr>
              <w:keepNext/>
              <w:spacing w:after="0" w:line="240" w:lineRule="auto"/>
              <w:jc w:val="both"/>
              <w:rPr>
                <w:rFonts w:cs="Arial"/>
                <w:sz w:val="20"/>
                <w:szCs w:val="20"/>
              </w:rPr>
            </w:pPr>
            <w:r w:rsidRPr="005B28FC">
              <w:rPr>
                <w:rFonts w:cs="Arial"/>
                <w:sz w:val="20"/>
                <w:szCs w:val="20"/>
              </w:rPr>
              <w:t xml:space="preserve">Št: </w:t>
            </w:r>
            <w:r w:rsidRPr="005B28FC">
              <w:rPr>
                <w:rFonts w:cs="Arial"/>
                <w:sz w:val="20"/>
                <w:szCs w:val="20"/>
                <w:highlight w:val="lightGray"/>
              </w:rPr>
              <w:t>xxxxx</w:t>
            </w:r>
          </w:p>
          <w:p w14:paraId="748C4DB1" w14:textId="646CC482" w:rsidR="007120C9" w:rsidRPr="005B28FC" w:rsidRDefault="007120C9" w:rsidP="00896259">
            <w:pPr>
              <w:keepNext/>
              <w:spacing w:after="0" w:line="240" w:lineRule="auto"/>
              <w:jc w:val="both"/>
              <w:rPr>
                <w:rFonts w:cs="Arial"/>
                <w:sz w:val="20"/>
                <w:szCs w:val="20"/>
              </w:rPr>
            </w:pPr>
            <w:r w:rsidRPr="005B28FC">
              <w:rPr>
                <w:rFonts w:cs="Arial"/>
                <w:sz w:val="20"/>
                <w:szCs w:val="20"/>
                <w:shd w:val="clear" w:color="auto" w:fill="D9D9D9"/>
              </w:rPr>
              <w:t>Kraj</w:t>
            </w:r>
            <w:r w:rsidRPr="005B28FC">
              <w:rPr>
                <w:rFonts w:cs="Arial"/>
                <w:sz w:val="20"/>
                <w:szCs w:val="20"/>
              </w:rPr>
              <w:t xml:space="preserve">, </w:t>
            </w:r>
            <w:r w:rsidR="003611C2">
              <w:rPr>
                <w:rFonts w:cs="Arial"/>
                <w:sz w:val="20"/>
                <w:szCs w:val="20"/>
              </w:rPr>
              <w:t xml:space="preserve">dne </w:t>
            </w:r>
            <w:r w:rsidR="004329F8" w:rsidRPr="004329F8">
              <w:rPr>
                <w:rFonts w:cs="Arial"/>
                <w:sz w:val="20"/>
                <w:szCs w:val="20"/>
                <w:shd w:val="clear" w:color="auto" w:fill="D9D9D9"/>
              </w:rPr>
              <w:t>dd.mm.llll</w:t>
            </w:r>
          </w:p>
          <w:p w14:paraId="458D75C3" w14:textId="77777777" w:rsidR="007120C9" w:rsidRPr="005B28FC" w:rsidRDefault="007120C9" w:rsidP="00896259">
            <w:pPr>
              <w:keepNext/>
              <w:spacing w:after="0" w:line="240" w:lineRule="auto"/>
              <w:jc w:val="both"/>
              <w:rPr>
                <w:rFonts w:cs="Arial"/>
                <w:sz w:val="20"/>
                <w:szCs w:val="20"/>
              </w:rPr>
            </w:pPr>
          </w:p>
          <w:p w14:paraId="5EEB9A6C" w14:textId="229B3F96" w:rsidR="007120C9" w:rsidRPr="005B28FC" w:rsidRDefault="00146A48" w:rsidP="00896259">
            <w:pPr>
              <w:keepNext/>
              <w:spacing w:after="0" w:line="240" w:lineRule="auto"/>
              <w:jc w:val="center"/>
              <w:rPr>
                <w:rFonts w:cs="Arial"/>
                <w:sz w:val="20"/>
                <w:szCs w:val="20"/>
              </w:rPr>
            </w:pPr>
            <w:r w:rsidRPr="005B28FC">
              <w:rPr>
                <w:rFonts w:cs="Arial"/>
                <w:sz w:val="20"/>
                <w:szCs w:val="20"/>
                <w:highlight w:val="lightGray"/>
              </w:rPr>
              <w:t>NAZ</w:t>
            </w:r>
            <w:r w:rsidRPr="00146A48">
              <w:rPr>
                <w:rFonts w:cs="Arial"/>
                <w:sz w:val="20"/>
                <w:szCs w:val="20"/>
                <w:highlight w:val="lightGray"/>
              </w:rPr>
              <w:t>IV IZVAJALCA</w:t>
            </w:r>
          </w:p>
          <w:p w14:paraId="0F90003F" w14:textId="77777777" w:rsidR="007120C9" w:rsidRPr="005B28FC" w:rsidRDefault="007120C9" w:rsidP="00896259">
            <w:pPr>
              <w:keepNext/>
              <w:spacing w:after="0" w:line="240" w:lineRule="auto"/>
              <w:jc w:val="center"/>
              <w:rPr>
                <w:rFonts w:cs="Arial"/>
                <w:sz w:val="20"/>
                <w:szCs w:val="20"/>
              </w:rPr>
            </w:pPr>
          </w:p>
          <w:p w14:paraId="226630A7" w14:textId="77777777" w:rsidR="007120C9" w:rsidRPr="005B28FC" w:rsidRDefault="007120C9" w:rsidP="00896259">
            <w:pPr>
              <w:keepNext/>
              <w:spacing w:after="0" w:line="240" w:lineRule="auto"/>
              <w:jc w:val="center"/>
              <w:rPr>
                <w:rFonts w:cs="Arial"/>
                <w:sz w:val="20"/>
                <w:szCs w:val="20"/>
              </w:rPr>
            </w:pPr>
            <w:r w:rsidRPr="005B28FC">
              <w:rPr>
                <w:rFonts w:cs="Arial"/>
                <w:sz w:val="20"/>
                <w:szCs w:val="20"/>
              </w:rPr>
              <w:t>Direktor/-ica:</w:t>
            </w:r>
          </w:p>
          <w:p w14:paraId="4565403F" w14:textId="77777777" w:rsidR="007120C9" w:rsidRPr="005B28FC" w:rsidRDefault="007120C9" w:rsidP="00896259">
            <w:pPr>
              <w:keepNext/>
              <w:spacing w:after="0" w:line="240" w:lineRule="auto"/>
              <w:jc w:val="center"/>
              <w:rPr>
                <w:rFonts w:cs="Arial"/>
                <w:sz w:val="20"/>
                <w:szCs w:val="20"/>
              </w:rPr>
            </w:pPr>
            <w:r w:rsidRPr="005B28FC">
              <w:rPr>
                <w:rFonts w:cs="Arial"/>
                <w:sz w:val="20"/>
                <w:szCs w:val="20"/>
                <w:highlight w:val="lightGray"/>
              </w:rPr>
              <w:t>xxxxx</w:t>
            </w:r>
          </w:p>
          <w:p w14:paraId="585E98F6" w14:textId="77777777" w:rsidR="007120C9" w:rsidRPr="005B28FC" w:rsidRDefault="007120C9" w:rsidP="00896259">
            <w:pPr>
              <w:keepNext/>
              <w:spacing w:after="0" w:line="240" w:lineRule="auto"/>
              <w:jc w:val="both"/>
              <w:rPr>
                <w:rFonts w:cs="Arial"/>
                <w:sz w:val="20"/>
                <w:szCs w:val="20"/>
              </w:rPr>
            </w:pPr>
          </w:p>
          <w:p w14:paraId="401EFAAC" w14:textId="77777777" w:rsidR="007120C9" w:rsidRPr="005B28FC" w:rsidRDefault="007120C9" w:rsidP="00896259">
            <w:pPr>
              <w:keepNext/>
              <w:spacing w:after="0" w:line="240" w:lineRule="auto"/>
              <w:jc w:val="both"/>
              <w:rPr>
                <w:rFonts w:cs="Arial"/>
                <w:sz w:val="20"/>
                <w:szCs w:val="20"/>
              </w:rPr>
            </w:pPr>
          </w:p>
          <w:p w14:paraId="7F836223" w14:textId="77777777" w:rsidR="007120C9" w:rsidRPr="005B28FC" w:rsidRDefault="007120C9" w:rsidP="00896259">
            <w:pPr>
              <w:keepNext/>
              <w:spacing w:after="0" w:line="240" w:lineRule="auto"/>
              <w:jc w:val="both"/>
              <w:rPr>
                <w:rFonts w:cs="Arial"/>
                <w:bCs/>
                <w:sz w:val="20"/>
                <w:szCs w:val="20"/>
              </w:rPr>
            </w:pPr>
            <w:r w:rsidRPr="005B28FC">
              <w:rPr>
                <w:rFonts w:cs="Arial"/>
                <w:sz w:val="20"/>
                <w:szCs w:val="20"/>
              </w:rPr>
              <w:t>Žig in podpis: _________________________</w:t>
            </w:r>
          </w:p>
        </w:tc>
        <w:tc>
          <w:tcPr>
            <w:tcW w:w="421" w:type="pct"/>
          </w:tcPr>
          <w:p w14:paraId="6E58C7C2" w14:textId="77777777" w:rsidR="007120C9" w:rsidRPr="005B28FC" w:rsidRDefault="007120C9" w:rsidP="00896259">
            <w:pPr>
              <w:keepNext/>
              <w:spacing w:after="0" w:line="240" w:lineRule="auto"/>
              <w:jc w:val="both"/>
              <w:rPr>
                <w:rFonts w:cs="Arial"/>
                <w:sz w:val="20"/>
                <w:szCs w:val="20"/>
              </w:rPr>
            </w:pPr>
          </w:p>
        </w:tc>
        <w:tc>
          <w:tcPr>
            <w:tcW w:w="2398" w:type="pct"/>
          </w:tcPr>
          <w:p w14:paraId="5EF43ECF" w14:textId="353DA9AD" w:rsidR="007120C9" w:rsidRPr="005B28FC" w:rsidRDefault="007120C9" w:rsidP="00896259">
            <w:pPr>
              <w:keepNext/>
              <w:spacing w:after="0" w:line="240" w:lineRule="auto"/>
              <w:jc w:val="both"/>
              <w:rPr>
                <w:rFonts w:cs="Arial"/>
                <w:sz w:val="20"/>
                <w:szCs w:val="20"/>
              </w:rPr>
            </w:pPr>
            <w:r w:rsidRPr="005B28FC">
              <w:rPr>
                <w:rFonts w:cs="Arial"/>
                <w:sz w:val="20"/>
                <w:szCs w:val="20"/>
              </w:rPr>
              <w:t xml:space="preserve">Št: </w:t>
            </w:r>
            <w:r w:rsidR="003611C2">
              <w:rPr>
                <w:rFonts w:cs="Arial"/>
                <w:sz w:val="20"/>
                <w:szCs w:val="20"/>
              </w:rPr>
              <w:t>801-</w:t>
            </w:r>
            <w:r w:rsidR="00E22EEE">
              <w:rPr>
                <w:rFonts w:cs="Arial"/>
                <w:sz w:val="20"/>
                <w:szCs w:val="20"/>
              </w:rPr>
              <w:t>8</w:t>
            </w:r>
            <w:r w:rsidR="003611C2">
              <w:rPr>
                <w:rFonts w:cs="Arial"/>
                <w:sz w:val="20"/>
                <w:szCs w:val="20"/>
              </w:rPr>
              <w:t>/2024-</w:t>
            </w:r>
            <w:r w:rsidRPr="005B28FC">
              <w:rPr>
                <w:rFonts w:cs="Arial"/>
                <w:sz w:val="20"/>
                <w:szCs w:val="20"/>
                <w:highlight w:val="lightGray"/>
              </w:rPr>
              <w:t>xx</w:t>
            </w:r>
          </w:p>
          <w:p w14:paraId="5B1A633D" w14:textId="73E1168E" w:rsidR="007120C9" w:rsidRPr="005B28FC" w:rsidRDefault="007120C9" w:rsidP="00896259">
            <w:pPr>
              <w:keepNext/>
              <w:spacing w:after="0" w:line="240" w:lineRule="auto"/>
              <w:jc w:val="both"/>
              <w:rPr>
                <w:rFonts w:cs="Arial"/>
                <w:sz w:val="20"/>
                <w:szCs w:val="20"/>
              </w:rPr>
            </w:pPr>
            <w:r w:rsidRPr="005B28FC">
              <w:rPr>
                <w:rFonts w:cs="Arial"/>
                <w:sz w:val="20"/>
                <w:szCs w:val="20"/>
              </w:rPr>
              <w:t xml:space="preserve">Slovenska Bistrica, </w:t>
            </w:r>
            <w:r w:rsidR="003611C2">
              <w:rPr>
                <w:rFonts w:cs="Arial"/>
                <w:sz w:val="20"/>
                <w:szCs w:val="20"/>
              </w:rPr>
              <w:t xml:space="preserve">dne </w:t>
            </w:r>
            <w:r w:rsidR="004329F8" w:rsidRPr="004329F8">
              <w:rPr>
                <w:rFonts w:cs="Arial"/>
                <w:sz w:val="20"/>
                <w:szCs w:val="20"/>
                <w:shd w:val="clear" w:color="auto" w:fill="D9D9D9"/>
              </w:rPr>
              <w:t>dd.mm.llll</w:t>
            </w:r>
          </w:p>
          <w:p w14:paraId="1E5E0569" w14:textId="77777777" w:rsidR="007120C9" w:rsidRPr="005B28FC" w:rsidRDefault="007120C9" w:rsidP="00896259">
            <w:pPr>
              <w:keepNext/>
              <w:spacing w:after="0" w:line="240" w:lineRule="auto"/>
              <w:jc w:val="both"/>
              <w:rPr>
                <w:rFonts w:cs="Arial"/>
                <w:sz w:val="20"/>
                <w:szCs w:val="20"/>
              </w:rPr>
            </w:pPr>
          </w:p>
          <w:p w14:paraId="1802565A" w14:textId="77777777" w:rsidR="007120C9" w:rsidRPr="005B28FC" w:rsidRDefault="007120C9" w:rsidP="00896259">
            <w:pPr>
              <w:keepNext/>
              <w:spacing w:after="0" w:line="240" w:lineRule="auto"/>
              <w:jc w:val="center"/>
              <w:rPr>
                <w:rFonts w:cs="Arial"/>
                <w:sz w:val="20"/>
                <w:szCs w:val="20"/>
              </w:rPr>
            </w:pPr>
            <w:r w:rsidRPr="005B28FC">
              <w:rPr>
                <w:rFonts w:cs="Arial"/>
                <w:sz w:val="20"/>
                <w:szCs w:val="20"/>
              </w:rPr>
              <w:t>KOMUNALA SLOVENSKA BISTRICA,</w:t>
            </w:r>
          </w:p>
          <w:p w14:paraId="2CB77FEE" w14:textId="77777777" w:rsidR="007120C9" w:rsidRPr="005B28FC" w:rsidRDefault="007120C9" w:rsidP="00896259">
            <w:pPr>
              <w:keepNext/>
              <w:spacing w:after="0" w:line="240" w:lineRule="auto"/>
              <w:jc w:val="center"/>
              <w:rPr>
                <w:rFonts w:cs="Arial"/>
                <w:sz w:val="20"/>
                <w:szCs w:val="20"/>
              </w:rPr>
            </w:pPr>
            <w:r w:rsidRPr="005B28FC">
              <w:rPr>
                <w:rFonts w:cs="Arial"/>
                <w:sz w:val="20"/>
                <w:szCs w:val="20"/>
              </w:rPr>
              <w:t>podjetje za komunalne in druge storitve d. o. o.</w:t>
            </w:r>
          </w:p>
          <w:p w14:paraId="16B3A102" w14:textId="77777777" w:rsidR="007120C9" w:rsidRPr="005B28FC" w:rsidRDefault="007120C9" w:rsidP="00896259">
            <w:pPr>
              <w:keepNext/>
              <w:spacing w:after="0" w:line="240" w:lineRule="auto"/>
              <w:jc w:val="center"/>
              <w:rPr>
                <w:rFonts w:cs="Arial"/>
                <w:sz w:val="20"/>
                <w:szCs w:val="20"/>
              </w:rPr>
            </w:pPr>
            <w:r w:rsidRPr="005B28FC">
              <w:rPr>
                <w:rFonts w:cs="Arial"/>
                <w:sz w:val="20"/>
                <w:szCs w:val="20"/>
              </w:rPr>
              <w:t>Direktor</w:t>
            </w:r>
          </w:p>
          <w:p w14:paraId="04349183" w14:textId="77777777" w:rsidR="007120C9" w:rsidRPr="005B28FC" w:rsidRDefault="007120C9" w:rsidP="00896259">
            <w:pPr>
              <w:keepNext/>
              <w:spacing w:after="0" w:line="240" w:lineRule="auto"/>
              <w:jc w:val="center"/>
              <w:rPr>
                <w:rFonts w:cs="Arial"/>
                <w:sz w:val="20"/>
                <w:szCs w:val="20"/>
              </w:rPr>
            </w:pPr>
            <w:r w:rsidRPr="005B28FC">
              <w:rPr>
                <w:rFonts w:cs="Arial"/>
                <w:sz w:val="20"/>
                <w:szCs w:val="20"/>
              </w:rPr>
              <w:t>Maksimiljan TRAMŠEK, inž. el.</w:t>
            </w:r>
          </w:p>
          <w:p w14:paraId="6FBF0283" w14:textId="77777777" w:rsidR="007120C9" w:rsidRPr="005B28FC" w:rsidRDefault="007120C9" w:rsidP="00896259">
            <w:pPr>
              <w:keepNext/>
              <w:spacing w:after="0" w:line="240" w:lineRule="auto"/>
              <w:jc w:val="both"/>
              <w:rPr>
                <w:rFonts w:cs="Arial"/>
                <w:sz w:val="20"/>
                <w:szCs w:val="20"/>
              </w:rPr>
            </w:pPr>
          </w:p>
          <w:p w14:paraId="0DD05713" w14:textId="77777777" w:rsidR="007120C9" w:rsidRPr="005B28FC" w:rsidRDefault="007120C9" w:rsidP="00896259">
            <w:pPr>
              <w:keepNext/>
              <w:spacing w:after="0" w:line="240" w:lineRule="auto"/>
              <w:jc w:val="both"/>
              <w:rPr>
                <w:rFonts w:cs="Arial"/>
                <w:sz w:val="20"/>
                <w:szCs w:val="20"/>
              </w:rPr>
            </w:pPr>
          </w:p>
          <w:p w14:paraId="0CA93492" w14:textId="77777777" w:rsidR="007120C9" w:rsidRPr="005B28FC" w:rsidRDefault="007120C9" w:rsidP="00896259">
            <w:pPr>
              <w:keepNext/>
              <w:spacing w:after="0" w:line="240" w:lineRule="auto"/>
              <w:jc w:val="both"/>
              <w:rPr>
                <w:rFonts w:cs="Arial"/>
                <w:sz w:val="20"/>
                <w:szCs w:val="20"/>
              </w:rPr>
            </w:pPr>
            <w:r w:rsidRPr="005B28FC">
              <w:rPr>
                <w:rFonts w:cs="Arial"/>
                <w:sz w:val="20"/>
                <w:szCs w:val="20"/>
              </w:rPr>
              <w:t>Žig in podpis: _________________________</w:t>
            </w:r>
          </w:p>
          <w:p w14:paraId="52526F26" w14:textId="77777777" w:rsidR="007120C9" w:rsidRPr="005B28FC" w:rsidRDefault="007120C9" w:rsidP="00896259">
            <w:pPr>
              <w:keepNext/>
              <w:spacing w:after="0" w:line="240" w:lineRule="auto"/>
              <w:jc w:val="both"/>
              <w:rPr>
                <w:rFonts w:cs="Arial"/>
                <w:sz w:val="20"/>
                <w:szCs w:val="20"/>
              </w:rPr>
            </w:pPr>
          </w:p>
        </w:tc>
      </w:tr>
    </w:tbl>
    <w:p w14:paraId="473CF630" w14:textId="6DA99247" w:rsidR="007120C9" w:rsidRPr="0089736C" w:rsidRDefault="007120C9" w:rsidP="0089736C">
      <w:pPr>
        <w:spacing w:line="276" w:lineRule="auto"/>
      </w:pPr>
    </w:p>
    <w:sectPr w:rsidR="007120C9" w:rsidRPr="0089736C" w:rsidSect="005973E7">
      <w:headerReference w:type="default" r:id="rId11"/>
      <w:footerReference w:type="default" r:id="rId12"/>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010810" w14:textId="77777777" w:rsidR="00A600CE" w:rsidRDefault="00A600CE">
      <w:pPr>
        <w:spacing w:after="0" w:line="240" w:lineRule="auto"/>
      </w:pPr>
      <w:r>
        <w:separator/>
      </w:r>
    </w:p>
  </w:endnote>
  <w:endnote w:type="continuationSeparator" w:id="0">
    <w:p w14:paraId="467F68D9" w14:textId="77777777" w:rsidR="00A600CE" w:rsidRDefault="00A600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Roboto">
    <w:charset w:val="00"/>
    <w:family w:val="auto"/>
    <w:pitch w:val="variable"/>
    <w:sig w:usb0="E0000AFF"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C32E1" w14:textId="12B34997" w:rsidR="003B2859" w:rsidRDefault="002A7029" w:rsidP="00B36DD2">
    <w:pPr>
      <w:pStyle w:val="Noga"/>
    </w:pPr>
    <w:r>
      <w:rPr>
        <w:noProof/>
      </w:rPr>
      <mc:AlternateContent>
        <mc:Choice Requires="wps">
          <w:drawing>
            <wp:anchor distT="0" distB="0" distL="114300" distR="114300" simplePos="0" relativeHeight="251672576" behindDoc="0" locked="0" layoutInCell="1" allowOverlap="1" wp14:anchorId="4E7710F0" wp14:editId="031AD60A">
              <wp:simplePos x="0" y="0"/>
              <wp:positionH relativeFrom="margin">
                <wp:posOffset>6513830</wp:posOffset>
              </wp:positionH>
              <wp:positionV relativeFrom="margin">
                <wp:posOffset>6023610</wp:posOffset>
              </wp:positionV>
              <wp:extent cx="128270" cy="28440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64FA67CF" id="Pravokotnik 9" o:spid="_x0000_s1026" style="position:absolute;margin-left:512.9pt;margin-top:474.3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" fillcolor="#0070c0" stroked="f">
              <w10:wrap anchorx="margin" anchory="margin"/>
            </v:rect>
          </w:pict>
        </mc:Fallback>
      </mc:AlternateContent>
    </w:r>
    <w:r w:rsidR="003B2859">
      <w:rPr>
        <w:noProof/>
      </w:rPr>
      <mc:AlternateContent>
        <mc:Choice Requires="wps">
          <w:drawing>
            <wp:anchor distT="0" distB="0" distL="114300" distR="114300" simplePos="0" relativeHeight="251673600" behindDoc="0" locked="0" layoutInCell="1" allowOverlap="1" wp14:anchorId="2D7D16D2" wp14:editId="42AC5521">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3B2859" w:rsidRDefault="003B285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3B2859" w:rsidRDefault="003B2859" w:rsidP="00B36DD2">
                    <w:pPr>
                      <w:pStyle w:val="Brezrazmikov"/>
                    </w:pPr>
                  </w:p>
                </w:txbxContent>
              </v:textbox>
              <w10:wrap anchorx="margin" anchory="margin"/>
            </v:shape>
          </w:pict>
        </mc:Fallback>
      </mc:AlternateContent>
    </w:r>
    <w:r w:rsidR="00975A52">
      <w:rPr>
        <w:noProof/>
      </w:rPr>
      <mc:AlternateContent>
        <mc:Choice Requires="wps">
          <w:drawing>
            <wp:anchor distT="0" distB="0" distL="114300" distR="114300" simplePos="0" relativeHeight="251670528" behindDoc="0" locked="0" layoutInCell="1" allowOverlap="1" wp14:anchorId="11060F4F" wp14:editId="2FA95ACE">
              <wp:simplePos x="0" y="0"/>
              <wp:positionH relativeFrom="margin">
                <wp:posOffset>-215265</wp:posOffset>
              </wp:positionH>
              <wp:positionV relativeFrom="margin">
                <wp:posOffset>-244475</wp:posOffset>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091D4917" id="Pravokotnik 4" o:spid="_x0000_s1026" style="position:absolute;margin-left:-16.95pt;margin-top:-19.25pt;width:539.25pt;height:717.7pt;z-index:251670528;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" filled="f" strokecolor="black [3213]">
              <w10:wrap anchorx="margin" anchory="margin"/>
            </v:rect>
          </w:pict>
        </mc:Fallback>
      </mc:AlternateContent>
    </w:r>
  </w:p>
  <w:p w14:paraId="3E28C851" w14:textId="77777777" w:rsidR="003B2859" w:rsidRPr="00B36DD2" w:rsidRDefault="003B285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DC6E2A" w14:textId="77777777" w:rsidR="00A600CE" w:rsidRDefault="00A600CE">
      <w:pPr>
        <w:spacing w:after="0" w:line="240" w:lineRule="auto"/>
      </w:pPr>
      <w:r>
        <w:separator/>
      </w:r>
    </w:p>
  </w:footnote>
  <w:footnote w:type="continuationSeparator" w:id="0">
    <w:p w14:paraId="51F6E056" w14:textId="77777777" w:rsidR="00A600CE" w:rsidRDefault="00A600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2F994" w14:textId="4C6150D8" w:rsidR="003B2859" w:rsidRPr="008D6576" w:rsidRDefault="008B1836" w:rsidP="008D6576">
    <w:pPr>
      <w:pStyle w:val="Glava"/>
      <w:jc w:val="right"/>
    </w:pPr>
    <w:r>
      <w:rPr>
        <w:noProof/>
      </w:rPr>
      <mc:AlternateContent>
        <mc:Choice Requires="wps">
          <w:drawing>
            <wp:anchor distT="0" distB="0" distL="114300" distR="114300" simplePos="0" relativeHeight="251676672" behindDoc="0" locked="0" layoutInCell="1" allowOverlap="1" wp14:anchorId="755EC8B8" wp14:editId="560C9DB7">
              <wp:simplePos x="0" y="0"/>
              <wp:positionH relativeFrom="rightMargin">
                <wp:posOffset>106349</wp:posOffset>
              </wp:positionH>
              <wp:positionV relativeFrom="margin">
                <wp:posOffset>-240665</wp:posOffset>
              </wp:positionV>
              <wp:extent cx="128270" cy="6264000"/>
              <wp:effectExtent l="0" t="0" r="5080" b="3810"/>
              <wp:wrapNone/>
              <wp:docPr id="1588375825"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64000"/>
                      </a:xfrm>
                      <a:prstGeom prst="rect">
                        <a:avLst/>
                      </a:prstGeom>
                      <a:solidFill>
                        <a:schemeClr val="tx1"/>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03486D5F" id="Pravokotnik 9" o:spid="_x0000_s1026" style="position:absolute;margin-left:8.35pt;margin-top:-18.95pt;width:10.1pt;height:493.25pt;z-index:251676672;visibility:visible;mso-wrap-style:square;mso-width-percent:20;mso-height-percent:0;mso-wrap-distance-left:9pt;mso-wrap-distance-top:0;mso-wrap-distance-right:9pt;mso-wrap-distance-bottom:0;mso-position-horizontal:absolute;mso-position-horizontal-relative:right-margin-area;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" fillcolor="black [3213]" stroked="f">
              <w10:wrap anchorx="margin" anchory="margin"/>
            </v:rect>
          </w:pict>
        </mc:Fallback>
      </mc:AlternateContent>
    </w:r>
    <w:r w:rsidR="008D6576" w:rsidRPr="008D6576">
      <w:rPr>
        <w:i/>
        <w:iCs/>
        <w:noProof/>
        <w:color w:val="808080" w:themeColor="background1" w:themeShade="80"/>
        <w:sz w:val="18"/>
        <w:szCs w:val="18"/>
      </w:rPr>
      <w:t>JN-S-</w:t>
    </w:r>
    <w:r w:rsidR="000D20C0">
      <w:rPr>
        <w:i/>
        <w:iCs/>
        <w:noProof/>
        <w:color w:val="808080" w:themeColor="background1" w:themeShade="80"/>
        <w:sz w:val="18"/>
        <w:szCs w:val="18"/>
      </w:rPr>
      <w:t>0</w:t>
    </w:r>
    <w:r w:rsidR="005127FA">
      <w:rPr>
        <w:i/>
        <w:iCs/>
        <w:noProof/>
        <w:color w:val="808080" w:themeColor="background1" w:themeShade="80"/>
        <w:sz w:val="18"/>
        <w:szCs w:val="18"/>
      </w:rPr>
      <w:t>101</w:t>
    </w:r>
    <w:r w:rsidR="008D6576" w:rsidRPr="008D6576">
      <w:rPr>
        <w:i/>
        <w:iCs/>
        <w:noProof/>
        <w:color w:val="808080" w:themeColor="background1" w:themeShade="80"/>
        <w:sz w:val="18"/>
        <w:szCs w:val="18"/>
      </w:rPr>
      <w:t>/24-OS (801-</w:t>
    </w:r>
    <w:r w:rsidR="00E22EEE">
      <w:rPr>
        <w:i/>
        <w:iCs/>
        <w:noProof/>
        <w:color w:val="808080" w:themeColor="background1" w:themeShade="80"/>
        <w:sz w:val="18"/>
        <w:szCs w:val="18"/>
      </w:rPr>
      <w:t>8</w:t>
    </w:r>
    <w:r w:rsidR="008D6576" w:rsidRPr="008D6576">
      <w:rPr>
        <w:i/>
        <w:iCs/>
        <w:noProof/>
        <w:color w:val="808080" w:themeColor="background1" w:themeShade="80"/>
        <w:sz w:val="18"/>
        <w:szCs w:val="18"/>
      </w:rPr>
      <w:t>/2024-7)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033C5D"/>
    <w:multiLevelType w:val="hybridMultilevel"/>
    <w:tmpl w:val="DD9EA0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44F7C"/>
    <w:multiLevelType w:val="hybridMultilevel"/>
    <w:tmpl w:val="1424F60E"/>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8"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227EF4"/>
    <w:multiLevelType w:val="hybridMultilevel"/>
    <w:tmpl w:val="6F629F3E"/>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952B2A"/>
    <w:multiLevelType w:val="hybridMultilevel"/>
    <w:tmpl w:val="0BBCA5F6"/>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E62DC9"/>
    <w:multiLevelType w:val="hybridMultilevel"/>
    <w:tmpl w:val="54F2557A"/>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516142A"/>
    <w:multiLevelType w:val="hybridMultilevel"/>
    <w:tmpl w:val="6D04AF8C"/>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8DA23EB"/>
    <w:multiLevelType w:val="hybridMultilevel"/>
    <w:tmpl w:val="1FFA041C"/>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B3E49D0"/>
    <w:multiLevelType w:val="hybridMultilevel"/>
    <w:tmpl w:val="EDE4DD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BF68F7"/>
    <w:multiLevelType w:val="hybridMultilevel"/>
    <w:tmpl w:val="5002F5E4"/>
    <w:lvl w:ilvl="0" w:tplc="04240001">
      <w:start w:val="1"/>
      <w:numFmt w:val="bullet"/>
      <w:lvlText w:val=""/>
      <w:lvlJc w:val="left"/>
      <w:pPr>
        <w:ind w:left="777" w:hanging="360"/>
      </w:pPr>
      <w:rPr>
        <w:rFonts w:ascii="Symbol" w:hAnsi="Symbo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2"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4"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F94266C"/>
    <w:multiLevelType w:val="hybridMultilevel"/>
    <w:tmpl w:val="04B631EC"/>
    <w:lvl w:ilvl="0" w:tplc="FFFFFFFF">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1FD14B78"/>
    <w:multiLevelType w:val="hybridMultilevel"/>
    <w:tmpl w:val="1B7816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282060D"/>
    <w:multiLevelType w:val="hybridMultilevel"/>
    <w:tmpl w:val="80B05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3CF0527"/>
    <w:multiLevelType w:val="hybridMultilevel"/>
    <w:tmpl w:val="BFE6591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3EB2AFF"/>
    <w:multiLevelType w:val="hybridMultilevel"/>
    <w:tmpl w:val="8A6AA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6C05EAD"/>
    <w:multiLevelType w:val="hybridMultilevel"/>
    <w:tmpl w:val="055A9498"/>
    <w:lvl w:ilvl="0" w:tplc="04070007">
      <w:start w:val="1"/>
      <w:numFmt w:val="bullet"/>
      <w:lvlText w:val="-"/>
      <w:lvlJc w:val="left"/>
      <w:pPr>
        <w:ind w:left="360" w:hanging="360"/>
      </w:pPr>
      <w:rPr>
        <w:sz w:val="16"/>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725706E"/>
    <w:multiLevelType w:val="hybridMultilevel"/>
    <w:tmpl w:val="D3E814A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83A76BD"/>
    <w:multiLevelType w:val="hybridMultilevel"/>
    <w:tmpl w:val="EFE6FB8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B3C6A27"/>
    <w:multiLevelType w:val="hybridMultilevel"/>
    <w:tmpl w:val="830603A0"/>
    <w:lvl w:ilvl="0" w:tplc="9BCECB80">
      <w:start w:val="19"/>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E651CFB"/>
    <w:multiLevelType w:val="hybridMultilevel"/>
    <w:tmpl w:val="DF4017E4"/>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F8125B3"/>
    <w:multiLevelType w:val="hybridMultilevel"/>
    <w:tmpl w:val="7460065C"/>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3B02D4F"/>
    <w:multiLevelType w:val="hybridMultilevel"/>
    <w:tmpl w:val="66982DDA"/>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5AC498A"/>
    <w:multiLevelType w:val="hybridMultilevel"/>
    <w:tmpl w:val="527278D2"/>
    <w:lvl w:ilvl="0" w:tplc="07520EAC">
      <w:numFmt w:val="bullet"/>
      <w:lvlText w:val="-"/>
      <w:lvlJc w:val="left"/>
      <w:pPr>
        <w:ind w:left="720" w:hanging="360"/>
      </w:pPr>
      <w:rPr>
        <w:rFonts w:ascii="Roboto" w:eastAsiaTheme="minorHAnsi" w:hAnsi="Robot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72B31BB"/>
    <w:multiLevelType w:val="hybridMultilevel"/>
    <w:tmpl w:val="3014F6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7B7214F"/>
    <w:multiLevelType w:val="hybridMultilevel"/>
    <w:tmpl w:val="371C9B4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8210BD7"/>
    <w:multiLevelType w:val="hybridMultilevel"/>
    <w:tmpl w:val="44B07602"/>
    <w:lvl w:ilvl="0" w:tplc="FFFFFFFF">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38804566"/>
    <w:multiLevelType w:val="hybridMultilevel"/>
    <w:tmpl w:val="4EC2D7D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DF13D2"/>
    <w:multiLevelType w:val="hybridMultilevel"/>
    <w:tmpl w:val="34D4072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0EE3587"/>
    <w:multiLevelType w:val="hybridMultilevel"/>
    <w:tmpl w:val="7CF8AD3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43B533FE"/>
    <w:multiLevelType w:val="hybridMultilevel"/>
    <w:tmpl w:val="729080F4"/>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4454C4E"/>
    <w:multiLevelType w:val="hybridMultilevel"/>
    <w:tmpl w:val="791242D4"/>
    <w:lvl w:ilvl="0" w:tplc="FFFFFFFF">
      <w:start w:val="1"/>
      <w:numFmt w:val="decimal"/>
      <w:lvlText w:val="(%1) "/>
      <w:lvlJc w:val="left"/>
      <w:pPr>
        <w:ind w:left="360" w:hanging="360"/>
      </w:pPr>
      <w:rPr>
        <w:rFonts w:hint="default"/>
      </w:rPr>
    </w:lvl>
    <w:lvl w:ilvl="1" w:tplc="04240017">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45342493"/>
    <w:multiLevelType w:val="hybridMultilevel"/>
    <w:tmpl w:val="D10665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7D44420"/>
    <w:multiLevelType w:val="hybridMultilevel"/>
    <w:tmpl w:val="CDB2AFAA"/>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A6C47A4"/>
    <w:multiLevelType w:val="hybridMultilevel"/>
    <w:tmpl w:val="B5A02A3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4CA75E8F"/>
    <w:multiLevelType w:val="hybridMultilevel"/>
    <w:tmpl w:val="E04685C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ECB784C"/>
    <w:multiLevelType w:val="hybridMultilevel"/>
    <w:tmpl w:val="2F2634F0"/>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4FCC04DB"/>
    <w:multiLevelType w:val="hybridMultilevel"/>
    <w:tmpl w:val="8356139C"/>
    <w:lvl w:ilvl="0" w:tplc="5C26821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0AD4D03"/>
    <w:multiLevelType w:val="multilevel"/>
    <w:tmpl w:val="191EE87C"/>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62"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45744E2"/>
    <w:multiLevelType w:val="hybridMultilevel"/>
    <w:tmpl w:val="EA6A6F5E"/>
    <w:lvl w:ilvl="0" w:tplc="F5487C5A">
      <w:start w:val="1"/>
      <w:numFmt w:val="ordinal"/>
      <w:lvlText w:val="%1 člen"/>
      <w:lvlJc w:val="center"/>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558220CC"/>
    <w:multiLevelType w:val="hybridMultilevel"/>
    <w:tmpl w:val="75024C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56513A45"/>
    <w:multiLevelType w:val="hybridMultilevel"/>
    <w:tmpl w:val="69E4ADE6"/>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6937E30"/>
    <w:multiLevelType w:val="hybridMultilevel"/>
    <w:tmpl w:val="74FA33A4"/>
    <w:lvl w:ilvl="0" w:tplc="DB307628">
      <w:numFmt w:val="bullet"/>
      <w:lvlText w:val="-"/>
      <w:lvlJc w:val="left"/>
      <w:pPr>
        <w:ind w:left="1077" w:hanging="360"/>
      </w:pPr>
      <w:rPr>
        <w:rFonts w:ascii="Calibri" w:eastAsia="Times New Roman" w:hAnsi="Calibri"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69" w15:restartNumberingAfterBreak="0">
    <w:nsid w:val="569B51EA"/>
    <w:multiLevelType w:val="hybridMultilevel"/>
    <w:tmpl w:val="8788DA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92D5CB6"/>
    <w:multiLevelType w:val="hybridMultilevel"/>
    <w:tmpl w:val="E0222F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95F5C12"/>
    <w:multiLevelType w:val="hybridMultilevel"/>
    <w:tmpl w:val="BF6E98C6"/>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98F0A7C"/>
    <w:multiLevelType w:val="hybridMultilevel"/>
    <w:tmpl w:val="EABE1BD8"/>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AAB1A67"/>
    <w:multiLevelType w:val="hybridMultilevel"/>
    <w:tmpl w:val="41188D9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5BB50177"/>
    <w:multiLevelType w:val="hybridMultilevel"/>
    <w:tmpl w:val="AD94B7D2"/>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BDC457F"/>
    <w:multiLevelType w:val="hybridMultilevel"/>
    <w:tmpl w:val="41188D90"/>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5D0E32A3"/>
    <w:multiLevelType w:val="hybridMultilevel"/>
    <w:tmpl w:val="BC56BE00"/>
    <w:lvl w:ilvl="0" w:tplc="04070007">
      <w:start w:val="1"/>
      <w:numFmt w:val="bullet"/>
      <w:lvlText w:val="-"/>
      <w:lvlJc w:val="left"/>
      <w:pPr>
        <w:ind w:left="720" w:hanging="360"/>
      </w:pPr>
      <w:rPr>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9" w15:restartNumberingAfterBreak="0">
    <w:nsid w:val="5D8A3757"/>
    <w:multiLevelType w:val="hybridMultilevel"/>
    <w:tmpl w:val="9EA840A4"/>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5E314FF4"/>
    <w:multiLevelType w:val="hybridMultilevel"/>
    <w:tmpl w:val="10226A20"/>
    <w:lvl w:ilvl="0" w:tplc="459AA3BC">
      <w:start w:val="1"/>
      <w:numFmt w:val="decimal"/>
      <w:lvlText w:val="(%1) "/>
      <w:lvlJc w:val="left"/>
      <w:pPr>
        <w:ind w:left="363" w:hanging="360"/>
      </w:pPr>
      <w:rPr>
        <w:rFonts w:hint="default"/>
      </w:rPr>
    </w:lvl>
    <w:lvl w:ilvl="1" w:tplc="04240019" w:tentative="1">
      <w:start w:val="1"/>
      <w:numFmt w:val="lowerLetter"/>
      <w:lvlText w:val="%2."/>
      <w:lvlJc w:val="left"/>
      <w:pPr>
        <w:ind w:left="1083" w:hanging="360"/>
      </w:pPr>
    </w:lvl>
    <w:lvl w:ilvl="2" w:tplc="0424001B" w:tentative="1">
      <w:start w:val="1"/>
      <w:numFmt w:val="lowerRoman"/>
      <w:lvlText w:val="%3."/>
      <w:lvlJc w:val="right"/>
      <w:pPr>
        <w:ind w:left="1803" w:hanging="180"/>
      </w:pPr>
    </w:lvl>
    <w:lvl w:ilvl="3" w:tplc="0424000F" w:tentative="1">
      <w:start w:val="1"/>
      <w:numFmt w:val="decimal"/>
      <w:lvlText w:val="%4."/>
      <w:lvlJc w:val="left"/>
      <w:pPr>
        <w:ind w:left="2523" w:hanging="360"/>
      </w:pPr>
    </w:lvl>
    <w:lvl w:ilvl="4" w:tplc="04240019" w:tentative="1">
      <w:start w:val="1"/>
      <w:numFmt w:val="lowerLetter"/>
      <w:lvlText w:val="%5."/>
      <w:lvlJc w:val="left"/>
      <w:pPr>
        <w:ind w:left="3243" w:hanging="360"/>
      </w:pPr>
    </w:lvl>
    <w:lvl w:ilvl="5" w:tplc="0424001B" w:tentative="1">
      <w:start w:val="1"/>
      <w:numFmt w:val="lowerRoman"/>
      <w:lvlText w:val="%6."/>
      <w:lvlJc w:val="right"/>
      <w:pPr>
        <w:ind w:left="3963" w:hanging="180"/>
      </w:pPr>
    </w:lvl>
    <w:lvl w:ilvl="6" w:tplc="0424000F" w:tentative="1">
      <w:start w:val="1"/>
      <w:numFmt w:val="decimal"/>
      <w:lvlText w:val="%7."/>
      <w:lvlJc w:val="left"/>
      <w:pPr>
        <w:ind w:left="4683" w:hanging="360"/>
      </w:pPr>
    </w:lvl>
    <w:lvl w:ilvl="7" w:tplc="04240019" w:tentative="1">
      <w:start w:val="1"/>
      <w:numFmt w:val="lowerLetter"/>
      <w:lvlText w:val="%8."/>
      <w:lvlJc w:val="left"/>
      <w:pPr>
        <w:ind w:left="5403" w:hanging="360"/>
      </w:pPr>
    </w:lvl>
    <w:lvl w:ilvl="8" w:tplc="0424001B" w:tentative="1">
      <w:start w:val="1"/>
      <w:numFmt w:val="lowerRoman"/>
      <w:lvlText w:val="%9."/>
      <w:lvlJc w:val="right"/>
      <w:pPr>
        <w:ind w:left="6123" w:hanging="180"/>
      </w:pPr>
    </w:lvl>
  </w:abstractNum>
  <w:abstractNum w:abstractNumId="81" w15:restartNumberingAfterBreak="0">
    <w:nsid w:val="5E4A0B0E"/>
    <w:multiLevelType w:val="hybridMultilevel"/>
    <w:tmpl w:val="B5A02A3E"/>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5FA9183C"/>
    <w:multiLevelType w:val="hybridMultilevel"/>
    <w:tmpl w:val="E6B40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08E74B2"/>
    <w:multiLevelType w:val="hybridMultilevel"/>
    <w:tmpl w:val="F2401E0E"/>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0E27755"/>
    <w:multiLevelType w:val="hybridMultilevel"/>
    <w:tmpl w:val="D10665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7" w15:restartNumberingAfterBreak="0">
    <w:nsid w:val="617D3C9D"/>
    <w:multiLevelType w:val="hybridMultilevel"/>
    <w:tmpl w:val="3C3C539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46D03B1"/>
    <w:multiLevelType w:val="hybridMultilevel"/>
    <w:tmpl w:val="B7B2B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67A97C8D"/>
    <w:multiLevelType w:val="hybridMultilevel"/>
    <w:tmpl w:val="B2A850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8096BBB"/>
    <w:multiLevelType w:val="hybridMultilevel"/>
    <w:tmpl w:val="9FCA9F16"/>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68281CAE"/>
    <w:multiLevelType w:val="hybridMultilevel"/>
    <w:tmpl w:val="E5DA733E"/>
    <w:lvl w:ilvl="0" w:tplc="1EE0F4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6AB9079F"/>
    <w:multiLevelType w:val="hybridMultilevel"/>
    <w:tmpl w:val="981CE986"/>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6BEF03FD"/>
    <w:multiLevelType w:val="hybridMultilevel"/>
    <w:tmpl w:val="4336E482"/>
    <w:lvl w:ilvl="0" w:tplc="1C149764">
      <w:start w:val="1"/>
      <w:numFmt w:val="decimal"/>
      <w:lvlText w:val="Sklop %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0" w15:restartNumberingAfterBreak="0">
    <w:nsid w:val="70164BD9"/>
    <w:multiLevelType w:val="hybridMultilevel"/>
    <w:tmpl w:val="96CC9B30"/>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73623E0F"/>
    <w:multiLevelType w:val="hybridMultilevel"/>
    <w:tmpl w:val="6AE06E58"/>
    <w:lvl w:ilvl="0" w:tplc="04070007">
      <w:start w:val="1"/>
      <w:numFmt w:val="bullet"/>
      <w:lvlText w:val="-"/>
      <w:lvlJc w:val="left"/>
      <w:pPr>
        <w:ind w:left="720" w:hanging="360"/>
      </w:pPr>
      <w:rPr>
        <w:rFonts w:hint="default"/>
        <w:sz w:val="16"/>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73AF4487"/>
    <w:multiLevelType w:val="hybridMultilevel"/>
    <w:tmpl w:val="608EC68C"/>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4" w15:restartNumberingAfterBreak="0">
    <w:nsid w:val="73FB34E6"/>
    <w:multiLevelType w:val="hybridMultilevel"/>
    <w:tmpl w:val="C304FBC8"/>
    <w:lvl w:ilvl="0" w:tplc="09A448DA">
      <w:start w:val="1"/>
      <w:numFmt w:val="decimal"/>
      <w:lvlText w:val="(%1) "/>
      <w:lvlJc w:val="left"/>
      <w:pPr>
        <w:ind w:left="717" w:hanging="360"/>
      </w:pPr>
      <w:rPr>
        <w:rFonts w:asciiTheme="minorHAnsi" w:hAnsiTheme="minorHAnsi" w:cstheme="minorHAnsi"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05" w15:restartNumberingAfterBreak="0">
    <w:nsid w:val="752A309D"/>
    <w:multiLevelType w:val="hybridMultilevel"/>
    <w:tmpl w:val="ACA6003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6" w15:restartNumberingAfterBreak="0">
    <w:nsid w:val="77217E94"/>
    <w:multiLevelType w:val="hybridMultilevel"/>
    <w:tmpl w:val="AAB0C8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8855D1E"/>
    <w:multiLevelType w:val="hybridMultilevel"/>
    <w:tmpl w:val="237223D6"/>
    <w:lvl w:ilvl="0" w:tplc="9BCECB80">
      <w:start w:val="19"/>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79766D28"/>
    <w:multiLevelType w:val="hybridMultilevel"/>
    <w:tmpl w:val="E222E0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7B2E7486"/>
    <w:multiLevelType w:val="hybridMultilevel"/>
    <w:tmpl w:val="09E88A10"/>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C0052B7"/>
    <w:multiLevelType w:val="hybridMultilevel"/>
    <w:tmpl w:val="17240892"/>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2"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13"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4" w15:restartNumberingAfterBreak="0">
    <w:nsid w:val="7F362134"/>
    <w:multiLevelType w:val="hybridMultilevel"/>
    <w:tmpl w:val="98E4FC1E"/>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18205453">
    <w:abstractNumId w:val="61"/>
  </w:num>
  <w:num w:numId="2" w16cid:durableId="687147700">
    <w:abstractNumId w:val="24"/>
  </w:num>
  <w:num w:numId="3" w16cid:durableId="1366062354">
    <w:abstractNumId w:val="79"/>
  </w:num>
  <w:num w:numId="4" w16cid:durableId="774448263">
    <w:abstractNumId w:val="41"/>
  </w:num>
  <w:num w:numId="5" w16cid:durableId="1347514600">
    <w:abstractNumId w:val="89"/>
  </w:num>
  <w:num w:numId="6" w16cid:durableId="1578779857">
    <w:abstractNumId w:val="72"/>
  </w:num>
  <w:num w:numId="7" w16cid:durableId="1158691371">
    <w:abstractNumId w:val="113"/>
  </w:num>
  <w:num w:numId="8" w16cid:durableId="1971546005">
    <w:abstractNumId w:val="8"/>
  </w:num>
  <w:num w:numId="9" w16cid:durableId="1189373765">
    <w:abstractNumId w:val="70"/>
  </w:num>
  <w:num w:numId="10" w16cid:durableId="599263246">
    <w:abstractNumId w:val="10"/>
  </w:num>
  <w:num w:numId="11" w16cid:durableId="429280741">
    <w:abstractNumId w:val="0"/>
  </w:num>
  <w:num w:numId="12" w16cid:durableId="1119177882">
    <w:abstractNumId w:val="14"/>
  </w:num>
  <w:num w:numId="13" w16cid:durableId="340085286">
    <w:abstractNumId w:val="60"/>
  </w:num>
  <w:num w:numId="14" w16cid:durableId="397703033">
    <w:abstractNumId w:val="64"/>
  </w:num>
  <w:num w:numId="15" w16cid:durableId="148863195">
    <w:abstractNumId w:val="16"/>
  </w:num>
  <w:num w:numId="16" w16cid:durableId="1409351971">
    <w:abstractNumId w:val="80"/>
  </w:num>
  <w:num w:numId="17" w16cid:durableId="1158420189">
    <w:abstractNumId w:val="56"/>
  </w:num>
  <w:num w:numId="18" w16cid:durableId="1569992959">
    <w:abstractNumId w:val="47"/>
  </w:num>
  <w:num w:numId="19" w16cid:durableId="2035232541">
    <w:abstractNumId w:val="19"/>
  </w:num>
  <w:num w:numId="20" w16cid:durableId="1970283740">
    <w:abstractNumId w:val="17"/>
  </w:num>
  <w:num w:numId="21" w16cid:durableId="1020162712">
    <w:abstractNumId w:val="28"/>
  </w:num>
  <w:num w:numId="22" w16cid:durableId="1122843959">
    <w:abstractNumId w:val="76"/>
  </w:num>
  <w:num w:numId="23" w16cid:durableId="774524082">
    <w:abstractNumId w:val="53"/>
  </w:num>
  <w:num w:numId="24" w16cid:durableId="1993290129">
    <w:abstractNumId w:val="86"/>
  </w:num>
  <w:num w:numId="25" w16cid:durableId="2094357179">
    <w:abstractNumId w:val="109"/>
  </w:num>
  <w:num w:numId="26" w16cid:durableId="1643658799">
    <w:abstractNumId w:val="46"/>
  </w:num>
  <w:num w:numId="27" w16cid:durableId="1423718873">
    <w:abstractNumId w:val="68"/>
  </w:num>
  <w:num w:numId="28" w16cid:durableId="302084347">
    <w:abstractNumId w:val="74"/>
  </w:num>
  <w:num w:numId="29" w16cid:durableId="1120539478">
    <w:abstractNumId w:val="57"/>
  </w:num>
  <w:num w:numId="30" w16cid:durableId="44839059">
    <w:abstractNumId w:val="105"/>
  </w:num>
  <w:num w:numId="31" w16cid:durableId="1420103368">
    <w:abstractNumId w:val="38"/>
  </w:num>
  <w:num w:numId="32" w16cid:durableId="671295903">
    <w:abstractNumId w:val="97"/>
  </w:num>
  <w:num w:numId="33" w16cid:durableId="1524048313">
    <w:abstractNumId w:val="11"/>
  </w:num>
  <w:num w:numId="34" w16cid:durableId="1607813684">
    <w:abstractNumId w:val="59"/>
  </w:num>
  <w:num w:numId="35" w16cid:durableId="1053846347">
    <w:abstractNumId w:val="75"/>
  </w:num>
  <w:num w:numId="36" w16cid:durableId="1594970087">
    <w:abstractNumId w:val="77"/>
  </w:num>
  <w:num w:numId="37" w16cid:durableId="198982183">
    <w:abstractNumId w:val="102"/>
  </w:num>
  <w:num w:numId="38" w16cid:durableId="881135004">
    <w:abstractNumId w:val="67"/>
  </w:num>
  <w:num w:numId="39" w16cid:durableId="681664514">
    <w:abstractNumId w:val="84"/>
  </w:num>
  <w:num w:numId="40" w16cid:durableId="296110349">
    <w:abstractNumId w:val="96"/>
  </w:num>
  <w:num w:numId="41" w16cid:durableId="2077894847">
    <w:abstractNumId w:val="34"/>
  </w:num>
  <w:num w:numId="42" w16cid:durableId="549923578">
    <w:abstractNumId w:val="110"/>
  </w:num>
  <w:num w:numId="43" w16cid:durableId="945842240">
    <w:abstractNumId w:val="32"/>
  </w:num>
  <w:num w:numId="44" w16cid:durableId="842083573">
    <w:abstractNumId w:val="55"/>
  </w:num>
  <w:num w:numId="45" w16cid:durableId="723331896">
    <w:abstractNumId w:val="94"/>
  </w:num>
  <w:num w:numId="46" w16cid:durableId="1673949480">
    <w:abstractNumId w:val="87"/>
  </w:num>
  <w:num w:numId="47" w16cid:durableId="335153876">
    <w:abstractNumId w:val="13"/>
  </w:num>
  <w:num w:numId="48" w16cid:durableId="149759535">
    <w:abstractNumId w:val="2"/>
  </w:num>
  <w:num w:numId="49" w16cid:durableId="1345131605">
    <w:abstractNumId w:val="39"/>
  </w:num>
  <w:num w:numId="50" w16cid:durableId="1350450628">
    <w:abstractNumId w:val="42"/>
  </w:num>
  <w:num w:numId="51" w16cid:durableId="181748300">
    <w:abstractNumId w:val="30"/>
  </w:num>
  <w:num w:numId="52" w16cid:durableId="956567493">
    <w:abstractNumId w:val="81"/>
  </w:num>
  <w:num w:numId="53" w16cid:durableId="1736538611">
    <w:abstractNumId w:val="51"/>
  </w:num>
  <w:num w:numId="54" w16cid:durableId="914900307">
    <w:abstractNumId w:val="43"/>
  </w:num>
  <w:num w:numId="55" w16cid:durableId="1149131404">
    <w:abstractNumId w:val="104"/>
  </w:num>
  <w:num w:numId="56" w16cid:durableId="11231174">
    <w:abstractNumId w:val="114"/>
  </w:num>
  <w:num w:numId="57" w16cid:durableId="860317356">
    <w:abstractNumId w:val="18"/>
  </w:num>
  <w:num w:numId="58" w16cid:durableId="1405179206">
    <w:abstractNumId w:val="20"/>
  </w:num>
  <w:num w:numId="59" w16cid:durableId="1166018732">
    <w:abstractNumId w:val="71"/>
  </w:num>
  <w:num w:numId="60" w16cid:durableId="1811053603">
    <w:abstractNumId w:val="29"/>
  </w:num>
  <w:num w:numId="61" w16cid:durableId="1744719995">
    <w:abstractNumId w:val="69"/>
  </w:num>
  <w:num w:numId="62" w16cid:durableId="553347321">
    <w:abstractNumId w:val="103"/>
  </w:num>
  <w:num w:numId="63" w16cid:durableId="1112168519">
    <w:abstractNumId w:val="78"/>
  </w:num>
  <w:num w:numId="64" w16cid:durableId="454562446">
    <w:abstractNumId w:val="95"/>
  </w:num>
  <w:num w:numId="65" w16cid:durableId="247544126">
    <w:abstractNumId w:val="61"/>
    <w:lvlOverride w:ilvl="0">
      <w:startOverride w:val="1"/>
    </w:lvlOverride>
  </w:num>
  <w:num w:numId="66" w16cid:durableId="691686524">
    <w:abstractNumId w:val="99"/>
  </w:num>
  <w:num w:numId="67" w16cid:durableId="152991253">
    <w:abstractNumId w:val="7"/>
  </w:num>
  <w:num w:numId="68" w16cid:durableId="286393702">
    <w:abstractNumId w:val="49"/>
  </w:num>
  <w:num w:numId="69" w16cid:durableId="675965434">
    <w:abstractNumId w:val="83"/>
  </w:num>
  <w:num w:numId="70" w16cid:durableId="87240346">
    <w:abstractNumId w:val="106"/>
  </w:num>
  <w:num w:numId="71" w16cid:durableId="264306830">
    <w:abstractNumId w:val="37"/>
  </w:num>
  <w:num w:numId="72" w16cid:durableId="109514353">
    <w:abstractNumId w:val="44"/>
  </w:num>
  <w:num w:numId="73" w16cid:durableId="749231670">
    <w:abstractNumId w:val="101"/>
  </w:num>
  <w:num w:numId="74" w16cid:durableId="367264256">
    <w:abstractNumId w:val="36"/>
  </w:num>
  <w:num w:numId="75" w16cid:durableId="1502820509">
    <w:abstractNumId w:val="93"/>
  </w:num>
  <w:num w:numId="76" w16cid:durableId="530605081">
    <w:abstractNumId w:val="15"/>
  </w:num>
  <w:num w:numId="77" w16cid:durableId="1827015195">
    <w:abstractNumId w:val="23"/>
  </w:num>
  <w:num w:numId="78" w16cid:durableId="1376345781">
    <w:abstractNumId w:val="48"/>
  </w:num>
  <w:num w:numId="79" w16cid:durableId="444926783">
    <w:abstractNumId w:val="91"/>
  </w:num>
  <w:num w:numId="80" w16cid:durableId="1254555661">
    <w:abstractNumId w:val="54"/>
  </w:num>
  <w:num w:numId="81" w16cid:durableId="1059133114">
    <w:abstractNumId w:val="62"/>
  </w:num>
  <w:num w:numId="82" w16cid:durableId="1180193460">
    <w:abstractNumId w:val="22"/>
  </w:num>
  <w:num w:numId="83" w16cid:durableId="247426573">
    <w:abstractNumId w:val="73"/>
  </w:num>
  <w:num w:numId="84" w16cid:durableId="1804880287">
    <w:abstractNumId w:val="66"/>
  </w:num>
  <w:num w:numId="85" w16cid:durableId="2147354092">
    <w:abstractNumId w:val="6"/>
  </w:num>
  <w:num w:numId="86" w16cid:durableId="23479344">
    <w:abstractNumId w:val="35"/>
  </w:num>
  <w:num w:numId="87" w16cid:durableId="676660993">
    <w:abstractNumId w:val="100"/>
  </w:num>
  <w:num w:numId="88" w16cid:durableId="702094118">
    <w:abstractNumId w:val="31"/>
  </w:num>
  <w:num w:numId="89" w16cid:durableId="101808366">
    <w:abstractNumId w:val="40"/>
  </w:num>
  <w:num w:numId="90" w16cid:durableId="319116883">
    <w:abstractNumId w:val="1"/>
  </w:num>
  <w:num w:numId="91" w16cid:durableId="1087386277">
    <w:abstractNumId w:val="26"/>
  </w:num>
  <w:num w:numId="92" w16cid:durableId="198664085">
    <w:abstractNumId w:val="27"/>
  </w:num>
  <w:num w:numId="93" w16cid:durableId="401101641">
    <w:abstractNumId w:val="33"/>
  </w:num>
  <w:num w:numId="94" w16cid:durableId="2139562464">
    <w:abstractNumId w:val="58"/>
  </w:num>
  <w:num w:numId="95" w16cid:durableId="2093700881">
    <w:abstractNumId w:val="5"/>
  </w:num>
  <w:num w:numId="96" w16cid:durableId="1357193257">
    <w:abstractNumId w:val="112"/>
  </w:num>
  <w:num w:numId="97" w16cid:durableId="1627808652">
    <w:abstractNumId w:val="107"/>
  </w:num>
  <w:num w:numId="98" w16cid:durableId="705253094">
    <w:abstractNumId w:val="88"/>
  </w:num>
  <w:num w:numId="99" w16cid:durableId="222912028">
    <w:abstractNumId w:val="90"/>
  </w:num>
  <w:num w:numId="100" w16cid:durableId="1815872012">
    <w:abstractNumId w:val="111"/>
  </w:num>
  <w:num w:numId="101" w16cid:durableId="140854645">
    <w:abstractNumId w:val="98"/>
  </w:num>
  <w:num w:numId="102" w16cid:durableId="1391080306">
    <w:abstractNumId w:val="63"/>
  </w:num>
  <w:num w:numId="103" w16cid:durableId="1413157227">
    <w:abstractNumId w:val="111"/>
    <w:lvlOverride w:ilvl="0">
      <w:startOverride w:val="1"/>
    </w:lvlOverride>
  </w:num>
  <w:num w:numId="104" w16cid:durableId="1226794128">
    <w:abstractNumId w:val="4"/>
  </w:num>
  <w:num w:numId="105" w16cid:durableId="1863132747">
    <w:abstractNumId w:val="111"/>
    <w:lvlOverride w:ilvl="0">
      <w:startOverride w:val="1"/>
    </w:lvlOverride>
  </w:num>
  <w:num w:numId="106" w16cid:durableId="544829920">
    <w:abstractNumId w:val="111"/>
    <w:lvlOverride w:ilvl="0">
      <w:startOverride w:val="1"/>
    </w:lvlOverride>
  </w:num>
  <w:num w:numId="107" w16cid:durableId="989134971">
    <w:abstractNumId w:val="111"/>
    <w:lvlOverride w:ilvl="0">
      <w:startOverride w:val="1"/>
    </w:lvlOverride>
  </w:num>
  <w:num w:numId="108" w16cid:durableId="342778973">
    <w:abstractNumId w:val="111"/>
    <w:lvlOverride w:ilvl="0">
      <w:startOverride w:val="1"/>
    </w:lvlOverride>
  </w:num>
  <w:num w:numId="109" w16cid:durableId="584850057">
    <w:abstractNumId w:val="111"/>
    <w:lvlOverride w:ilvl="0">
      <w:startOverride w:val="1"/>
    </w:lvlOverride>
  </w:num>
  <w:num w:numId="110" w16cid:durableId="1635715832">
    <w:abstractNumId w:val="111"/>
    <w:lvlOverride w:ilvl="0">
      <w:startOverride w:val="1"/>
    </w:lvlOverride>
  </w:num>
  <w:num w:numId="111" w16cid:durableId="1589383485">
    <w:abstractNumId w:val="111"/>
    <w:lvlOverride w:ilvl="0">
      <w:startOverride w:val="1"/>
    </w:lvlOverride>
  </w:num>
  <w:num w:numId="112" w16cid:durableId="1346246331">
    <w:abstractNumId w:val="111"/>
    <w:lvlOverride w:ilvl="0">
      <w:startOverride w:val="1"/>
    </w:lvlOverride>
  </w:num>
  <w:num w:numId="113" w16cid:durableId="1799175959">
    <w:abstractNumId w:val="3"/>
  </w:num>
  <w:num w:numId="114" w16cid:durableId="597182214">
    <w:abstractNumId w:val="111"/>
    <w:lvlOverride w:ilvl="0">
      <w:startOverride w:val="1"/>
    </w:lvlOverride>
  </w:num>
  <w:num w:numId="115" w16cid:durableId="380636640">
    <w:abstractNumId w:val="111"/>
    <w:lvlOverride w:ilvl="0">
      <w:startOverride w:val="1"/>
    </w:lvlOverride>
  </w:num>
  <w:num w:numId="116" w16cid:durableId="397704001">
    <w:abstractNumId w:val="111"/>
    <w:lvlOverride w:ilvl="0">
      <w:startOverride w:val="1"/>
    </w:lvlOverride>
  </w:num>
  <w:num w:numId="117" w16cid:durableId="39668035">
    <w:abstractNumId w:val="111"/>
    <w:lvlOverride w:ilvl="0">
      <w:startOverride w:val="1"/>
    </w:lvlOverride>
  </w:num>
  <w:num w:numId="118" w16cid:durableId="832573327">
    <w:abstractNumId w:val="111"/>
    <w:lvlOverride w:ilvl="0">
      <w:startOverride w:val="1"/>
    </w:lvlOverride>
  </w:num>
  <w:num w:numId="119" w16cid:durableId="463239379">
    <w:abstractNumId w:val="111"/>
    <w:lvlOverride w:ilvl="0">
      <w:startOverride w:val="1"/>
    </w:lvlOverride>
  </w:num>
  <w:num w:numId="120" w16cid:durableId="501045012">
    <w:abstractNumId w:val="111"/>
    <w:lvlOverride w:ilvl="0">
      <w:startOverride w:val="1"/>
    </w:lvlOverride>
  </w:num>
  <w:num w:numId="121" w16cid:durableId="1080325867">
    <w:abstractNumId w:val="111"/>
    <w:lvlOverride w:ilvl="0">
      <w:startOverride w:val="1"/>
    </w:lvlOverride>
  </w:num>
  <w:num w:numId="122" w16cid:durableId="2060392215">
    <w:abstractNumId w:val="12"/>
  </w:num>
  <w:num w:numId="123" w16cid:durableId="314141589">
    <w:abstractNumId w:val="82"/>
  </w:num>
  <w:num w:numId="124" w16cid:durableId="1646277480">
    <w:abstractNumId w:val="111"/>
    <w:lvlOverride w:ilvl="0">
      <w:startOverride w:val="1"/>
    </w:lvlOverride>
  </w:num>
  <w:num w:numId="125" w16cid:durableId="174544141">
    <w:abstractNumId w:val="111"/>
    <w:lvlOverride w:ilvl="0">
      <w:startOverride w:val="1"/>
    </w:lvlOverride>
  </w:num>
  <w:num w:numId="126" w16cid:durableId="1213468425">
    <w:abstractNumId w:val="111"/>
    <w:lvlOverride w:ilvl="0">
      <w:startOverride w:val="1"/>
    </w:lvlOverride>
  </w:num>
  <w:num w:numId="127" w16cid:durableId="925655625">
    <w:abstractNumId w:val="111"/>
    <w:lvlOverride w:ilvl="0">
      <w:startOverride w:val="1"/>
    </w:lvlOverride>
  </w:num>
  <w:num w:numId="128" w16cid:durableId="907301535">
    <w:abstractNumId w:val="50"/>
  </w:num>
  <w:num w:numId="129" w16cid:durableId="223831819">
    <w:abstractNumId w:val="92"/>
  </w:num>
  <w:num w:numId="130" w16cid:durableId="1377580765">
    <w:abstractNumId w:val="108"/>
  </w:num>
  <w:num w:numId="131" w16cid:durableId="1958179664">
    <w:abstractNumId w:val="45"/>
  </w:num>
  <w:num w:numId="132" w16cid:durableId="4599995">
    <w:abstractNumId w:val="111"/>
    <w:lvlOverride w:ilvl="0">
      <w:startOverride w:val="1"/>
    </w:lvlOverride>
  </w:num>
  <w:num w:numId="133" w16cid:durableId="92287182">
    <w:abstractNumId w:val="111"/>
    <w:lvlOverride w:ilvl="0">
      <w:startOverride w:val="1"/>
    </w:lvlOverride>
  </w:num>
  <w:num w:numId="134" w16cid:durableId="788626967">
    <w:abstractNumId w:val="25"/>
  </w:num>
  <w:num w:numId="135" w16cid:durableId="754784057">
    <w:abstractNumId w:val="9"/>
  </w:num>
  <w:num w:numId="136" w16cid:durableId="671757597">
    <w:abstractNumId w:val="111"/>
    <w:lvlOverride w:ilvl="0">
      <w:startOverride w:val="1"/>
    </w:lvlOverride>
  </w:num>
  <w:num w:numId="137" w16cid:durableId="1088189869">
    <w:abstractNumId w:val="111"/>
    <w:lvlOverride w:ilvl="0">
      <w:startOverride w:val="1"/>
    </w:lvlOverride>
  </w:num>
  <w:num w:numId="138" w16cid:durableId="2054470">
    <w:abstractNumId w:val="111"/>
  </w:num>
  <w:num w:numId="139" w16cid:durableId="1059671441">
    <w:abstractNumId w:val="111"/>
    <w:lvlOverride w:ilvl="0">
      <w:startOverride w:val="1"/>
    </w:lvlOverride>
  </w:num>
  <w:num w:numId="140" w16cid:durableId="260378632">
    <w:abstractNumId w:val="111"/>
    <w:lvlOverride w:ilvl="0">
      <w:startOverride w:val="1"/>
    </w:lvlOverride>
  </w:num>
  <w:num w:numId="141" w16cid:durableId="554657807">
    <w:abstractNumId w:val="111"/>
    <w:lvlOverride w:ilvl="0">
      <w:startOverride w:val="1"/>
    </w:lvlOverride>
  </w:num>
  <w:num w:numId="142" w16cid:durableId="237637874">
    <w:abstractNumId w:val="52"/>
  </w:num>
  <w:num w:numId="143" w16cid:durableId="470515231">
    <w:abstractNumId w:val="85"/>
  </w:num>
  <w:num w:numId="144" w16cid:durableId="578176471">
    <w:abstractNumId w:val="21"/>
  </w:num>
  <w:num w:numId="145" w16cid:durableId="258373290">
    <w:abstractNumId w:val="6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readOnly" w:enforcement="1" w:cryptProviderType="rsaAES" w:cryptAlgorithmClass="hash" w:cryptAlgorithmType="typeAny" w:cryptAlgorithmSid="14" w:cryptSpinCount="100000" w:hash="mFcbOo4dkpQR6FG391XelAcnbr4sWjmBPEtt9oImGLNmMCVTYWBxwFM+fd4v/TJClGvH5R37caEjTrrUTk2l5A==" w:salt="uxma6QeDKareur2Dyfk1F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2DDB"/>
    <w:rsid w:val="0000662E"/>
    <w:rsid w:val="00015450"/>
    <w:rsid w:val="000160C6"/>
    <w:rsid w:val="00023DE6"/>
    <w:rsid w:val="00025071"/>
    <w:rsid w:val="000263EB"/>
    <w:rsid w:val="00030BAA"/>
    <w:rsid w:val="0003135E"/>
    <w:rsid w:val="00031DE2"/>
    <w:rsid w:val="00034793"/>
    <w:rsid w:val="000352FA"/>
    <w:rsid w:val="00043B6D"/>
    <w:rsid w:val="00043F24"/>
    <w:rsid w:val="00050DDE"/>
    <w:rsid w:val="000525C4"/>
    <w:rsid w:val="00054F61"/>
    <w:rsid w:val="00060395"/>
    <w:rsid w:val="00061119"/>
    <w:rsid w:val="00062BD6"/>
    <w:rsid w:val="00064638"/>
    <w:rsid w:val="00066E90"/>
    <w:rsid w:val="00071B06"/>
    <w:rsid w:val="0007629E"/>
    <w:rsid w:val="000829DC"/>
    <w:rsid w:val="00086442"/>
    <w:rsid w:val="00091656"/>
    <w:rsid w:val="0009256E"/>
    <w:rsid w:val="000938FD"/>
    <w:rsid w:val="00095DFF"/>
    <w:rsid w:val="00097ECA"/>
    <w:rsid w:val="000A1842"/>
    <w:rsid w:val="000A2BA4"/>
    <w:rsid w:val="000A2D4D"/>
    <w:rsid w:val="000A5261"/>
    <w:rsid w:val="000A5ABD"/>
    <w:rsid w:val="000B0845"/>
    <w:rsid w:val="000B526F"/>
    <w:rsid w:val="000B79A4"/>
    <w:rsid w:val="000B7A65"/>
    <w:rsid w:val="000C4A54"/>
    <w:rsid w:val="000C4A60"/>
    <w:rsid w:val="000C598A"/>
    <w:rsid w:val="000C6DB8"/>
    <w:rsid w:val="000D1838"/>
    <w:rsid w:val="000D20C0"/>
    <w:rsid w:val="000D2AF7"/>
    <w:rsid w:val="000D2F84"/>
    <w:rsid w:val="000D3176"/>
    <w:rsid w:val="000D476F"/>
    <w:rsid w:val="000D4BC1"/>
    <w:rsid w:val="000E14D7"/>
    <w:rsid w:val="000E2DCE"/>
    <w:rsid w:val="000E3408"/>
    <w:rsid w:val="000E7701"/>
    <w:rsid w:val="000F23F3"/>
    <w:rsid w:val="000F4424"/>
    <w:rsid w:val="000F55C5"/>
    <w:rsid w:val="000F6162"/>
    <w:rsid w:val="000F7338"/>
    <w:rsid w:val="000F7732"/>
    <w:rsid w:val="001008C5"/>
    <w:rsid w:val="00100F23"/>
    <w:rsid w:val="00101159"/>
    <w:rsid w:val="00102F9D"/>
    <w:rsid w:val="001058DC"/>
    <w:rsid w:val="00110103"/>
    <w:rsid w:val="00110BE1"/>
    <w:rsid w:val="00110DC1"/>
    <w:rsid w:val="0011302C"/>
    <w:rsid w:val="001153C9"/>
    <w:rsid w:val="00115623"/>
    <w:rsid w:val="00120E3C"/>
    <w:rsid w:val="00123A1D"/>
    <w:rsid w:val="00123A5E"/>
    <w:rsid w:val="00124E24"/>
    <w:rsid w:val="00125072"/>
    <w:rsid w:val="001250D8"/>
    <w:rsid w:val="0012591B"/>
    <w:rsid w:val="001316CF"/>
    <w:rsid w:val="001323AB"/>
    <w:rsid w:val="00136F2F"/>
    <w:rsid w:val="00141147"/>
    <w:rsid w:val="00141A8A"/>
    <w:rsid w:val="00141AA9"/>
    <w:rsid w:val="00142E25"/>
    <w:rsid w:val="00146A48"/>
    <w:rsid w:val="00150865"/>
    <w:rsid w:val="00152562"/>
    <w:rsid w:val="00154A39"/>
    <w:rsid w:val="00155710"/>
    <w:rsid w:val="0016039E"/>
    <w:rsid w:val="00161FA8"/>
    <w:rsid w:val="001636EC"/>
    <w:rsid w:val="00164AF7"/>
    <w:rsid w:val="00166429"/>
    <w:rsid w:val="001732BC"/>
    <w:rsid w:val="00174593"/>
    <w:rsid w:val="00174970"/>
    <w:rsid w:val="00174ACD"/>
    <w:rsid w:val="00175C28"/>
    <w:rsid w:val="00177CCB"/>
    <w:rsid w:val="00180549"/>
    <w:rsid w:val="00180B86"/>
    <w:rsid w:val="00181A4F"/>
    <w:rsid w:val="00181E68"/>
    <w:rsid w:val="00183A73"/>
    <w:rsid w:val="00184CB1"/>
    <w:rsid w:val="001854F8"/>
    <w:rsid w:val="001918C8"/>
    <w:rsid w:val="00193D34"/>
    <w:rsid w:val="001956A6"/>
    <w:rsid w:val="001A2007"/>
    <w:rsid w:val="001A4012"/>
    <w:rsid w:val="001A48F7"/>
    <w:rsid w:val="001B08BC"/>
    <w:rsid w:val="001B1B46"/>
    <w:rsid w:val="001B244D"/>
    <w:rsid w:val="001B393D"/>
    <w:rsid w:val="001B6537"/>
    <w:rsid w:val="001C39BD"/>
    <w:rsid w:val="001C7D6A"/>
    <w:rsid w:val="001D1288"/>
    <w:rsid w:val="001D2E8E"/>
    <w:rsid w:val="001D33E5"/>
    <w:rsid w:val="001D345C"/>
    <w:rsid w:val="001D4565"/>
    <w:rsid w:val="001D45C6"/>
    <w:rsid w:val="001D5A3B"/>
    <w:rsid w:val="001E1CCA"/>
    <w:rsid w:val="001E1FE3"/>
    <w:rsid w:val="001E455F"/>
    <w:rsid w:val="001E7C73"/>
    <w:rsid w:val="001F2A13"/>
    <w:rsid w:val="001F6144"/>
    <w:rsid w:val="001F6315"/>
    <w:rsid w:val="00200033"/>
    <w:rsid w:val="002133D8"/>
    <w:rsid w:val="0021452D"/>
    <w:rsid w:val="00220DE0"/>
    <w:rsid w:val="002212B7"/>
    <w:rsid w:val="00222F54"/>
    <w:rsid w:val="0022306C"/>
    <w:rsid w:val="00224F60"/>
    <w:rsid w:val="0022511B"/>
    <w:rsid w:val="00227286"/>
    <w:rsid w:val="00227948"/>
    <w:rsid w:val="00227D33"/>
    <w:rsid w:val="002310C1"/>
    <w:rsid w:val="0023207A"/>
    <w:rsid w:val="0023237E"/>
    <w:rsid w:val="002336AA"/>
    <w:rsid w:val="00234107"/>
    <w:rsid w:val="00234397"/>
    <w:rsid w:val="00235CE1"/>
    <w:rsid w:val="00241E1B"/>
    <w:rsid w:val="00244FBA"/>
    <w:rsid w:val="002452CD"/>
    <w:rsid w:val="00252215"/>
    <w:rsid w:val="002542FB"/>
    <w:rsid w:val="00254A97"/>
    <w:rsid w:val="00254BFA"/>
    <w:rsid w:val="0025610F"/>
    <w:rsid w:val="00264138"/>
    <w:rsid w:val="002658C4"/>
    <w:rsid w:val="00266221"/>
    <w:rsid w:val="00266586"/>
    <w:rsid w:val="002703A5"/>
    <w:rsid w:val="00270845"/>
    <w:rsid w:val="0027135A"/>
    <w:rsid w:val="00271BD6"/>
    <w:rsid w:val="00271C95"/>
    <w:rsid w:val="00273C6D"/>
    <w:rsid w:val="00276533"/>
    <w:rsid w:val="00281620"/>
    <w:rsid w:val="00285750"/>
    <w:rsid w:val="002879EB"/>
    <w:rsid w:val="00291235"/>
    <w:rsid w:val="002915D8"/>
    <w:rsid w:val="00291652"/>
    <w:rsid w:val="00291E92"/>
    <w:rsid w:val="002A0DAE"/>
    <w:rsid w:val="002A4B06"/>
    <w:rsid w:val="002A7029"/>
    <w:rsid w:val="002B0B43"/>
    <w:rsid w:val="002B1557"/>
    <w:rsid w:val="002B1B3A"/>
    <w:rsid w:val="002B2882"/>
    <w:rsid w:val="002B2A40"/>
    <w:rsid w:val="002B53AC"/>
    <w:rsid w:val="002B635C"/>
    <w:rsid w:val="002B6898"/>
    <w:rsid w:val="002C2096"/>
    <w:rsid w:val="002C224B"/>
    <w:rsid w:val="002C32AC"/>
    <w:rsid w:val="002C3F7F"/>
    <w:rsid w:val="002C5EC6"/>
    <w:rsid w:val="002C6B52"/>
    <w:rsid w:val="002C70DA"/>
    <w:rsid w:val="002D04A0"/>
    <w:rsid w:val="002D0A72"/>
    <w:rsid w:val="002D226D"/>
    <w:rsid w:val="002D3F43"/>
    <w:rsid w:val="002D4B32"/>
    <w:rsid w:val="002D720E"/>
    <w:rsid w:val="002D7C4D"/>
    <w:rsid w:val="002E2C3C"/>
    <w:rsid w:val="002E6269"/>
    <w:rsid w:val="002E65CA"/>
    <w:rsid w:val="002E6A92"/>
    <w:rsid w:val="002F25A3"/>
    <w:rsid w:val="002F30BA"/>
    <w:rsid w:val="002F3FFE"/>
    <w:rsid w:val="002F5576"/>
    <w:rsid w:val="00301328"/>
    <w:rsid w:val="00302A93"/>
    <w:rsid w:val="00302B91"/>
    <w:rsid w:val="00302DE2"/>
    <w:rsid w:val="0030341C"/>
    <w:rsid w:val="00304F80"/>
    <w:rsid w:val="00305921"/>
    <w:rsid w:val="003060EA"/>
    <w:rsid w:val="00312A2D"/>
    <w:rsid w:val="00315F24"/>
    <w:rsid w:val="0031790F"/>
    <w:rsid w:val="00323DB0"/>
    <w:rsid w:val="00325631"/>
    <w:rsid w:val="003259A0"/>
    <w:rsid w:val="0033272B"/>
    <w:rsid w:val="00336637"/>
    <w:rsid w:val="003373F3"/>
    <w:rsid w:val="00340E66"/>
    <w:rsid w:val="0034613E"/>
    <w:rsid w:val="00352081"/>
    <w:rsid w:val="00355664"/>
    <w:rsid w:val="00356E01"/>
    <w:rsid w:val="003611C2"/>
    <w:rsid w:val="0036490E"/>
    <w:rsid w:val="00364CE8"/>
    <w:rsid w:val="00365706"/>
    <w:rsid w:val="00373594"/>
    <w:rsid w:val="00380894"/>
    <w:rsid w:val="003820C7"/>
    <w:rsid w:val="0038365D"/>
    <w:rsid w:val="00383E26"/>
    <w:rsid w:val="00385B6D"/>
    <w:rsid w:val="00386C0D"/>
    <w:rsid w:val="00386CE2"/>
    <w:rsid w:val="00392B46"/>
    <w:rsid w:val="00392CD9"/>
    <w:rsid w:val="003951FF"/>
    <w:rsid w:val="00395321"/>
    <w:rsid w:val="00397403"/>
    <w:rsid w:val="00397B55"/>
    <w:rsid w:val="003A0B59"/>
    <w:rsid w:val="003A1250"/>
    <w:rsid w:val="003A16AB"/>
    <w:rsid w:val="003A2188"/>
    <w:rsid w:val="003B229E"/>
    <w:rsid w:val="003B2859"/>
    <w:rsid w:val="003B35A3"/>
    <w:rsid w:val="003B4841"/>
    <w:rsid w:val="003B7A36"/>
    <w:rsid w:val="003B7DB1"/>
    <w:rsid w:val="003B7DCA"/>
    <w:rsid w:val="003C0ACB"/>
    <w:rsid w:val="003C17F2"/>
    <w:rsid w:val="003C3DEF"/>
    <w:rsid w:val="003C4638"/>
    <w:rsid w:val="003C4C80"/>
    <w:rsid w:val="003D3163"/>
    <w:rsid w:val="003D39D5"/>
    <w:rsid w:val="003D47A1"/>
    <w:rsid w:val="003D54AC"/>
    <w:rsid w:val="003D7D7E"/>
    <w:rsid w:val="003E0A07"/>
    <w:rsid w:val="003E1ACF"/>
    <w:rsid w:val="003E42A0"/>
    <w:rsid w:val="003E54BC"/>
    <w:rsid w:val="003F17D4"/>
    <w:rsid w:val="003F1FC3"/>
    <w:rsid w:val="003F5721"/>
    <w:rsid w:val="003F6244"/>
    <w:rsid w:val="003F642D"/>
    <w:rsid w:val="00400064"/>
    <w:rsid w:val="004039A7"/>
    <w:rsid w:val="004064CA"/>
    <w:rsid w:val="00406CA5"/>
    <w:rsid w:val="00407548"/>
    <w:rsid w:val="00411B27"/>
    <w:rsid w:val="00413346"/>
    <w:rsid w:val="004164E3"/>
    <w:rsid w:val="0042041D"/>
    <w:rsid w:val="00421DAF"/>
    <w:rsid w:val="00422958"/>
    <w:rsid w:val="00422BBA"/>
    <w:rsid w:val="00423637"/>
    <w:rsid w:val="0042431D"/>
    <w:rsid w:val="004243C6"/>
    <w:rsid w:val="00424720"/>
    <w:rsid w:val="0042732A"/>
    <w:rsid w:val="00427C7E"/>
    <w:rsid w:val="004329F8"/>
    <w:rsid w:val="004332B3"/>
    <w:rsid w:val="00433D2F"/>
    <w:rsid w:val="00434AE7"/>
    <w:rsid w:val="00435D4C"/>
    <w:rsid w:val="00436D62"/>
    <w:rsid w:val="0044061C"/>
    <w:rsid w:val="00440BFF"/>
    <w:rsid w:val="00440FD9"/>
    <w:rsid w:val="0044333A"/>
    <w:rsid w:val="00451A52"/>
    <w:rsid w:val="00452A55"/>
    <w:rsid w:val="00452B99"/>
    <w:rsid w:val="00454AFE"/>
    <w:rsid w:val="00454BE6"/>
    <w:rsid w:val="00456A36"/>
    <w:rsid w:val="00456CD8"/>
    <w:rsid w:val="004617E4"/>
    <w:rsid w:val="00471D97"/>
    <w:rsid w:val="0047202D"/>
    <w:rsid w:val="00472AF8"/>
    <w:rsid w:val="00480C70"/>
    <w:rsid w:val="00481554"/>
    <w:rsid w:val="00483C63"/>
    <w:rsid w:val="00483E15"/>
    <w:rsid w:val="00487499"/>
    <w:rsid w:val="00487981"/>
    <w:rsid w:val="00487AA7"/>
    <w:rsid w:val="00497F6C"/>
    <w:rsid w:val="004A262F"/>
    <w:rsid w:val="004B20D4"/>
    <w:rsid w:val="004B2925"/>
    <w:rsid w:val="004B45B6"/>
    <w:rsid w:val="004C0577"/>
    <w:rsid w:val="004C15E5"/>
    <w:rsid w:val="004C33A4"/>
    <w:rsid w:val="004C4251"/>
    <w:rsid w:val="004C4370"/>
    <w:rsid w:val="004C5B9C"/>
    <w:rsid w:val="004C6F0A"/>
    <w:rsid w:val="004D0BC0"/>
    <w:rsid w:val="004D1560"/>
    <w:rsid w:val="004D1CDC"/>
    <w:rsid w:val="004D5A0B"/>
    <w:rsid w:val="004E00EA"/>
    <w:rsid w:val="004E040F"/>
    <w:rsid w:val="004E40BB"/>
    <w:rsid w:val="004E4261"/>
    <w:rsid w:val="004E53CE"/>
    <w:rsid w:val="004E7EF4"/>
    <w:rsid w:val="004F00F1"/>
    <w:rsid w:val="004F0467"/>
    <w:rsid w:val="004F08B0"/>
    <w:rsid w:val="004F1575"/>
    <w:rsid w:val="004F3916"/>
    <w:rsid w:val="004F4411"/>
    <w:rsid w:val="004F742C"/>
    <w:rsid w:val="004F796D"/>
    <w:rsid w:val="00500FA1"/>
    <w:rsid w:val="00501DD2"/>
    <w:rsid w:val="00507612"/>
    <w:rsid w:val="00507827"/>
    <w:rsid w:val="005127FA"/>
    <w:rsid w:val="00512CB5"/>
    <w:rsid w:val="00513DD4"/>
    <w:rsid w:val="00515464"/>
    <w:rsid w:val="00515D09"/>
    <w:rsid w:val="005168F7"/>
    <w:rsid w:val="00521ACC"/>
    <w:rsid w:val="005262E7"/>
    <w:rsid w:val="00527975"/>
    <w:rsid w:val="0053073A"/>
    <w:rsid w:val="0053329A"/>
    <w:rsid w:val="00533FF1"/>
    <w:rsid w:val="005349FF"/>
    <w:rsid w:val="00543341"/>
    <w:rsid w:val="005438E0"/>
    <w:rsid w:val="00551B19"/>
    <w:rsid w:val="0055230F"/>
    <w:rsid w:val="00552538"/>
    <w:rsid w:val="00556EF0"/>
    <w:rsid w:val="005571A4"/>
    <w:rsid w:val="00557EB6"/>
    <w:rsid w:val="00561E4F"/>
    <w:rsid w:val="00563C91"/>
    <w:rsid w:val="005660A1"/>
    <w:rsid w:val="00566D2E"/>
    <w:rsid w:val="005716E2"/>
    <w:rsid w:val="00572A7D"/>
    <w:rsid w:val="00576BD7"/>
    <w:rsid w:val="00580482"/>
    <w:rsid w:val="00584981"/>
    <w:rsid w:val="005868F6"/>
    <w:rsid w:val="005875C6"/>
    <w:rsid w:val="00590750"/>
    <w:rsid w:val="005920EA"/>
    <w:rsid w:val="005932FA"/>
    <w:rsid w:val="00593961"/>
    <w:rsid w:val="00594C5D"/>
    <w:rsid w:val="00594EBC"/>
    <w:rsid w:val="00596AB5"/>
    <w:rsid w:val="005973E7"/>
    <w:rsid w:val="005A3279"/>
    <w:rsid w:val="005A6038"/>
    <w:rsid w:val="005B32C1"/>
    <w:rsid w:val="005B3DB4"/>
    <w:rsid w:val="005B790E"/>
    <w:rsid w:val="005C19E2"/>
    <w:rsid w:val="005C1BAF"/>
    <w:rsid w:val="005C1ED0"/>
    <w:rsid w:val="005C3256"/>
    <w:rsid w:val="005C6137"/>
    <w:rsid w:val="005C6999"/>
    <w:rsid w:val="005C7299"/>
    <w:rsid w:val="005C7737"/>
    <w:rsid w:val="005C7EAB"/>
    <w:rsid w:val="005D1F92"/>
    <w:rsid w:val="005D29CA"/>
    <w:rsid w:val="005D5534"/>
    <w:rsid w:val="005E09EE"/>
    <w:rsid w:val="005E0F8E"/>
    <w:rsid w:val="005E3402"/>
    <w:rsid w:val="005E38CA"/>
    <w:rsid w:val="005E4382"/>
    <w:rsid w:val="005F0521"/>
    <w:rsid w:val="005F24F6"/>
    <w:rsid w:val="005F3778"/>
    <w:rsid w:val="005F379E"/>
    <w:rsid w:val="00600196"/>
    <w:rsid w:val="00600846"/>
    <w:rsid w:val="00604F84"/>
    <w:rsid w:val="00606A22"/>
    <w:rsid w:val="00611877"/>
    <w:rsid w:val="00614C77"/>
    <w:rsid w:val="00621487"/>
    <w:rsid w:val="00621DC2"/>
    <w:rsid w:val="006233A1"/>
    <w:rsid w:val="00624232"/>
    <w:rsid w:val="00624FBD"/>
    <w:rsid w:val="0062516D"/>
    <w:rsid w:val="0062630E"/>
    <w:rsid w:val="00631F4E"/>
    <w:rsid w:val="0063392A"/>
    <w:rsid w:val="006340E7"/>
    <w:rsid w:val="0063461F"/>
    <w:rsid w:val="00634C19"/>
    <w:rsid w:val="00634D0E"/>
    <w:rsid w:val="006356E9"/>
    <w:rsid w:val="00641B9F"/>
    <w:rsid w:val="00644D2E"/>
    <w:rsid w:val="00644F1F"/>
    <w:rsid w:val="006459D3"/>
    <w:rsid w:val="006464E5"/>
    <w:rsid w:val="006469BB"/>
    <w:rsid w:val="0065214D"/>
    <w:rsid w:val="006635A4"/>
    <w:rsid w:val="00663B32"/>
    <w:rsid w:val="00671253"/>
    <w:rsid w:val="00675AFF"/>
    <w:rsid w:val="00677C8B"/>
    <w:rsid w:val="0068612B"/>
    <w:rsid w:val="006869C7"/>
    <w:rsid w:val="006872F3"/>
    <w:rsid w:val="00687874"/>
    <w:rsid w:val="00687D06"/>
    <w:rsid w:val="0069011A"/>
    <w:rsid w:val="0069287C"/>
    <w:rsid w:val="00693031"/>
    <w:rsid w:val="00694A46"/>
    <w:rsid w:val="00694F88"/>
    <w:rsid w:val="0069556E"/>
    <w:rsid w:val="00697C12"/>
    <w:rsid w:val="006A1BC4"/>
    <w:rsid w:val="006A2403"/>
    <w:rsid w:val="006A3625"/>
    <w:rsid w:val="006A3E7B"/>
    <w:rsid w:val="006A4587"/>
    <w:rsid w:val="006B08FF"/>
    <w:rsid w:val="006B46B1"/>
    <w:rsid w:val="006B4AEB"/>
    <w:rsid w:val="006C1228"/>
    <w:rsid w:val="006C1ED8"/>
    <w:rsid w:val="006C3333"/>
    <w:rsid w:val="006C33F5"/>
    <w:rsid w:val="006C4D2E"/>
    <w:rsid w:val="006D2079"/>
    <w:rsid w:val="006D3075"/>
    <w:rsid w:val="006D6FDF"/>
    <w:rsid w:val="006D79BF"/>
    <w:rsid w:val="006E36F3"/>
    <w:rsid w:val="006E6124"/>
    <w:rsid w:val="006F0B58"/>
    <w:rsid w:val="006F0B68"/>
    <w:rsid w:val="006F248F"/>
    <w:rsid w:val="006F2830"/>
    <w:rsid w:val="006F30AA"/>
    <w:rsid w:val="006F439A"/>
    <w:rsid w:val="006F5645"/>
    <w:rsid w:val="006F6AEA"/>
    <w:rsid w:val="00700778"/>
    <w:rsid w:val="007008D3"/>
    <w:rsid w:val="00700949"/>
    <w:rsid w:val="00700E49"/>
    <w:rsid w:val="00701CD1"/>
    <w:rsid w:val="007043FD"/>
    <w:rsid w:val="00704620"/>
    <w:rsid w:val="00704D59"/>
    <w:rsid w:val="0070609C"/>
    <w:rsid w:val="00711203"/>
    <w:rsid w:val="0071123E"/>
    <w:rsid w:val="007120C9"/>
    <w:rsid w:val="00713D2B"/>
    <w:rsid w:val="00715351"/>
    <w:rsid w:val="00716654"/>
    <w:rsid w:val="00716902"/>
    <w:rsid w:val="00716A41"/>
    <w:rsid w:val="00716D0D"/>
    <w:rsid w:val="00717B74"/>
    <w:rsid w:val="0072349B"/>
    <w:rsid w:val="007257E0"/>
    <w:rsid w:val="007300AB"/>
    <w:rsid w:val="00730120"/>
    <w:rsid w:val="00730AF2"/>
    <w:rsid w:val="00731F70"/>
    <w:rsid w:val="00732DA2"/>
    <w:rsid w:val="00735DF9"/>
    <w:rsid w:val="007360C4"/>
    <w:rsid w:val="007404D3"/>
    <w:rsid w:val="0074484A"/>
    <w:rsid w:val="007455F0"/>
    <w:rsid w:val="00746496"/>
    <w:rsid w:val="00747F80"/>
    <w:rsid w:val="00752A5F"/>
    <w:rsid w:val="0075315A"/>
    <w:rsid w:val="00766931"/>
    <w:rsid w:val="00766A60"/>
    <w:rsid w:val="007768CD"/>
    <w:rsid w:val="00780C30"/>
    <w:rsid w:val="00783F90"/>
    <w:rsid w:val="0078408A"/>
    <w:rsid w:val="00787AF7"/>
    <w:rsid w:val="00790253"/>
    <w:rsid w:val="00791CC7"/>
    <w:rsid w:val="0079300D"/>
    <w:rsid w:val="007A0B00"/>
    <w:rsid w:val="007A0DD9"/>
    <w:rsid w:val="007A25FA"/>
    <w:rsid w:val="007A40B5"/>
    <w:rsid w:val="007A533C"/>
    <w:rsid w:val="007A71CC"/>
    <w:rsid w:val="007B0E53"/>
    <w:rsid w:val="007B3E30"/>
    <w:rsid w:val="007B65ED"/>
    <w:rsid w:val="007C09C6"/>
    <w:rsid w:val="007C0E3A"/>
    <w:rsid w:val="007C0EDD"/>
    <w:rsid w:val="007D0629"/>
    <w:rsid w:val="007D41A2"/>
    <w:rsid w:val="007D5227"/>
    <w:rsid w:val="007D5FC7"/>
    <w:rsid w:val="007E28D9"/>
    <w:rsid w:val="007E78E0"/>
    <w:rsid w:val="007E7EB1"/>
    <w:rsid w:val="007F2F9A"/>
    <w:rsid w:val="007F596F"/>
    <w:rsid w:val="008020CB"/>
    <w:rsid w:val="008056AA"/>
    <w:rsid w:val="00805787"/>
    <w:rsid w:val="00806898"/>
    <w:rsid w:val="008105DE"/>
    <w:rsid w:val="0081223D"/>
    <w:rsid w:val="00813D6C"/>
    <w:rsid w:val="00814953"/>
    <w:rsid w:val="008175B6"/>
    <w:rsid w:val="00820DC1"/>
    <w:rsid w:val="00827B8E"/>
    <w:rsid w:val="00830A8C"/>
    <w:rsid w:val="008320BD"/>
    <w:rsid w:val="00832F6C"/>
    <w:rsid w:val="00833173"/>
    <w:rsid w:val="00833B1E"/>
    <w:rsid w:val="00835C1B"/>
    <w:rsid w:val="00842945"/>
    <w:rsid w:val="00844E99"/>
    <w:rsid w:val="00846987"/>
    <w:rsid w:val="0084766A"/>
    <w:rsid w:val="008507C7"/>
    <w:rsid w:val="00851862"/>
    <w:rsid w:val="00852392"/>
    <w:rsid w:val="00853E3E"/>
    <w:rsid w:val="00853FD3"/>
    <w:rsid w:val="008579C7"/>
    <w:rsid w:val="00862F15"/>
    <w:rsid w:val="00864157"/>
    <w:rsid w:val="00864A73"/>
    <w:rsid w:val="00864D24"/>
    <w:rsid w:val="00865F53"/>
    <w:rsid w:val="00866075"/>
    <w:rsid w:val="00870678"/>
    <w:rsid w:val="00874F59"/>
    <w:rsid w:val="00880385"/>
    <w:rsid w:val="008808F3"/>
    <w:rsid w:val="00880C04"/>
    <w:rsid w:val="00881002"/>
    <w:rsid w:val="00883575"/>
    <w:rsid w:val="00883A7A"/>
    <w:rsid w:val="00883F2E"/>
    <w:rsid w:val="008850F2"/>
    <w:rsid w:val="0089171A"/>
    <w:rsid w:val="0089315F"/>
    <w:rsid w:val="00896BF9"/>
    <w:rsid w:val="0089736C"/>
    <w:rsid w:val="00897A94"/>
    <w:rsid w:val="008A23FD"/>
    <w:rsid w:val="008A2AB1"/>
    <w:rsid w:val="008A39E7"/>
    <w:rsid w:val="008A3A17"/>
    <w:rsid w:val="008A6B8F"/>
    <w:rsid w:val="008A7D3D"/>
    <w:rsid w:val="008B0A5A"/>
    <w:rsid w:val="008B0A97"/>
    <w:rsid w:val="008B1339"/>
    <w:rsid w:val="008B1836"/>
    <w:rsid w:val="008B367F"/>
    <w:rsid w:val="008B7910"/>
    <w:rsid w:val="008C06E1"/>
    <w:rsid w:val="008C0D86"/>
    <w:rsid w:val="008C4B46"/>
    <w:rsid w:val="008C4EA2"/>
    <w:rsid w:val="008C51D2"/>
    <w:rsid w:val="008C6AA3"/>
    <w:rsid w:val="008C6B54"/>
    <w:rsid w:val="008C72A7"/>
    <w:rsid w:val="008C7D1A"/>
    <w:rsid w:val="008D0990"/>
    <w:rsid w:val="008D165D"/>
    <w:rsid w:val="008D2CFD"/>
    <w:rsid w:val="008D3456"/>
    <w:rsid w:val="008D55DD"/>
    <w:rsid w:val="008D5F85"/>
    <w:rsid w:val="008D6576"/>
    <w:rsid w:val="008D6D4D"/>
    <w:rsid w:val="008D6D60"/>
    <w:rsid w:val="008D7544"/>
    <w:rsid w:val="008D7D54"/>
    <w:rsid w:val="008E378A"/>
    <w:rsid w:val="008E4BC5"/>
    <w:rsid w:val="008E4C87"/>
    <w:rsid w:val="008E6734"/>
    <w:rsid w:val="008E777A"/>
    <w:rsid w:val="008F0276"/>
    <w:rsid w:val="008F1FFC"/>
    <w:rsid w:val="008F4FC3"/>
    <w:rsid w:val="008F53AB"/>
    <w:rsid w:val="008F7D74"/>
    <w:rsid w:val="00900869"/>
    <w:rsid w:val="009024E0"/>
    <w:rsid w:val="00902AD5"/>
    <w:rsid w:val="00906FE6"/>
    <w:rsid w:val="00907C3B"/>
    <w:rsid w:val="009130D6"/>
    <w:rsid w:val="00914F78"/>
    <w:rsid w:val="00916B3E"/>
    <w:rsid w:val="00920B7E"/>
    <w:rsid w:val="0092270B"/>
    <w:rsid w:val="00923ABD"/>
    <w:rsid w:val="009241A1"/>
    <w:rsid w:val="00924223"/>
    <w:rsid w:val="0093208A"/>
    <w:rsid w:val="00932559"/>
    <w:rsid w:val="009368DE"/>
    <w:rsid w:val="00940651"/>
    <w:rsid w:val="00940B59"/>
    <w:rsid w:val="00941FFE"/>
    <w:rsid w:val="009420E2"/>
    <w:rsid w:val="00942B4A"/>
    <w:rsid w:val="0094320E"/>
    <w:rsid w:val="00943ECA"/>
    <w:rsid w:val="0094406D"/>
    <w:rsid w:val="0094438F"/>
    <w:rsid w:val="00950DAE"/>
    <w:rsid w:val="00951D48"/>
    <w:rsid w:val="00952009"/>
    <w:rsid w:val="009545F8"/>
    <w:rsid w:val="00954F33"/>
    <w:rsid w:val="009576A8"/>
    <w:rsid w:val="009576AA"/>
    <w:rsid w:val="00957AD5"/>
    <w:rsid w:val="009605DD"/>
    <w:rsid w:val="00960A0C"/>
    <w:rsid w:val="00960FEA"/>
    <w:rsid w:val="00963E2F"/>
    <w:rsid w:val="00964438"/>
    <w:rsid w:val="0096654A"/>
    <w:rsid w:val="00967BA7"/>
    <w:rsid w:val="00967D70"/>
    <w:rsid w:val="009721A5"/>
    <w:rsid w:val="009745A7"/>
    <w:rsid w:val="00975A52"/>
    <w:rsid w:val="00981ACA"/>
    <w:rsid w:val="00983CED"/>
    <w:rsid w:val="009874F7"/>
    <w:rsid w:val="009904C7"/>
    <w:rsid w:val="00991171"/>
    <w:rsid w:val="00991410"/>
    <w:rsid w:val="009933BE"/>
    <w:rsid w:val="0099457B"/>
    <w:rsid w:val="00994B0A"/>
    <w:rsid w:val="00995D87"/>
    <w:rsid w:val="00996A61"/>
    <w:rsid w:val="00997A90"/>
    <w:rsid w:val="009A0479"/>
    <w:rsid w:val="009A4C7B"/>
    <w:rsid w:val="009A4D00"/>
    <w:rsid w:val="009B0B12"/>
    <w:rsid w:val="009B6CCC"/>
    <w:rsid w:val="009C2CBE"/>
    <w:rsid w:val="009C52BD"/>
    <w:rsid w:val="009C725D"/>
    <w:rsid w:val="009D0445"/>
    <w:rsid w:val="009D38DE"/>
    <w:rsid w:val="009D3CE3"/>
    <w:rsid w:val="009D4A3A"/>
    <w:rsid w:val="009D60FD"/>
    <w:rsid w:val="009D6B09"/>
    <w:rsid w:val="009E07E9"/>
    <w:rsid w:val="009E0A45"/>
    <w:rsid w:val="009E12DE"/>
    <w:rsid w:val="009F1012"/>
    <w:rsid w:val="009F18CB"/>
    <w:rsid w:val="009F56E5"/>
    <w:rsid w:val="009F6AFD"/>
    <w:rsid w:val="00A01D6C"/>
    <w:rsid w:val="00A01DDC"/>
    <w:rsid w:val="00A02DFF"/>
    <w:rsid w:val="00A042C3"/>
    <w:rsid w:val="00A05B7E"/>
    <w:rsid w:val="00A1094E"/>
    <w:rsid w:val="00A11427"/>
    <w:rsid w:val="00A119AB"/>
    <w:rsid w:val="00A121FA"/>
    <w:rsid w:val="00A12A69"/>
    <w:rsid w:val="00A1331E"/>
    <w:rsid w:val="00A13D72"/>
    <w:rsid w:val="00A142BB"/>
    <w:rsid w:val="00A14FC8"/>
    <w:rsid w:val="00A15116"/>
    <w:rsid w:val="00A15E9E"/>
    <w:rsid w:val="00A16367"/>
    <w:rsid w:val="00A21662"/>
    <w:rsid w:val="00A21F38"/>
    <w:rsid w:val="00A22DB4"/>
    <w:rsid w:val="00A26A2F"/>
    <w:rsid w:val="00A31A43"/>
    <w:rsid w:val="00A4198F"/>
    <w:rsid w:val="00A42F5F"/>
    <w:rsid w:val="00A44106"/>
    <w:rsid w:val="00A45741"/>
    <w:rsid w:val="00A457BF"/>
    <w:rsid w:val="00A479A4"/>
    <w:rsid w:val="00A51531"/>
    <w:rsid w:val="00A53A1E"/>
    <w:rsid w:val="00A55AFC"/>
    <w:rsid w:val="00A57C02"/>
    <w:rsid w:val="00A57C47"/>
    <w:rsid w:val="00A600CE"/>
    <w:rsid w:val="00A6166A"/>
    <w:rsid w:val="00A617A8"/>
    <w:rsid w:val="00A65ADD"/>
    <w:rsid w:val="00A667E8"/>
    <w:rsid w:val="00A70766"/>
    <w:rsid w:val="00A744D4"/>
    <w:rsid w:val="00A82029"/>
    <w:rsid w:val="00A84434"/>
    <w:rsid w:val="00A86591"/>
    <w:rsid w:val="00A92F5F"/>
    <w:rsid w:val="00A94797"/>
    <w:rsid w:val="00A94BD7"/>
    <w:rsid w:val="00A94C10"/>
    <w:rsid w:val="00A96673"/>
    <w:rsid w:val="00A9796F"/>
    <w:rsid w:val="00AA1D88"/>
    <w:rsid w:val="00AA2AB1"/>
    <w:rsid w:val="00AA3314"/>
    <w:rsid w:val="00AA6272"/>
    <w:rsid w:val="00AB53E8"/>
    <w:rsid w:val="00AB6B4C"/>
    <w:rsid w:val="00AB719F"/>
    <w:rsid w:val="00AC3042"/>
    <w:rsid w:val="00AC3753"/>
    <w:rsid w:val="00AC5E50"/>
    <w:rsid w:val="00AD496B"/>
    <w:rsid w:val="00AE0A8D"/>
    <w:rsid w:val="00AE1464"/>
    <w:rsid w:val="00AE25E1"/>
    <w:rsid w:val="00AE416B"/>
    <w:rsid w:val="00AE42CC"/>
    <w:rsid w:val="00AE740F"/>
    <w:rsid w:val="00AF00E0"/>
    <w:rsid w:val="00AF1FE4"/>
    <w:rsid w:val="00AF26FF"/>
    <w:rsid w:val="00AF42F9"/>
    <w:rsid w:val="00AF66B8"/>
    <w:rsid w:val="00AF7BA7"/>
    <w:rsid w:val="00B01C23"/>
    <w:rsid w:val="00B01EAD"/>
    <w:rsid w:val="00B0400C"/>
    <w:rsid w:val="00B06408"/>
    <w:rsid w:val="00B10761"/>
    <w:rsid w:val="00B11B5F"/>
    <w:rsid w:val="00B11EDD"/>
    <w:rsid w:val="00B13158"/>
    <w:rsid w:val="00B152F4"/>
    <w:rsid w:val="00B16E4A"/>
    <w:rsid w:val="00B177A5"/>
    <w:rsid w:val="00B21FBF"/>
    <w:rsid w:val="00B24803"/>
    <w:rsid w:val="00B260EB"/>
    <w:rsid w:val="00B2781B"/>
    <w:rsid w:val="00B27EC9"/>
    <w:rsid w:val="00B31391"/>
    <w:rsid w:val="00B31B93"/>
    <w:rsid w:val="00B32151"/>
    <w:rsid w:val="00B32D24"/>
    <w:rsid w:val="00B36DD2"/>
    <w:rsid w:val="00B43E5E"/>
    <w:rsid w:val="00B47E6C"/>
    <w:rsid w:val="00B500D9"/>
    <w:rsid w:val="00B5391C"/>
    <w:rsid w:val="00B60094"/>
    <w:rsid w:val="00B60333"/>
    <w:rsid w:val="00B6104E"/>
    <w:rsid w:val="00B62E61"/>
    <w:rsid w:val="00B63865"/>
    <w:rsid w:val="00B65512"/>
    <w:rsid w:val="00B65C5F"/>
    <w:rsid w:val="00B66959"/>
    <w:rsid w:val="00B71C38"/>
    <w:rsid w:val="00B7380E"/>
    <w:rsid w:val="00B76E07"/>
    <w:rsid w:val="00B76F0B"/>
    <w:rsid w:val="00B77B4F"/>
    <w:rsid w:val="00B81AE9"/>
    <w:rsid w:val="00B81EE2"/>
    <w:rsid w:val="00B82E00"/>
    <w:rsid w:val="00B83444"/>
    <w:rsid w:val="00B86C0A"/>
    <w:rsid w:val="00B86E25"/>
    <w:rsid w:val="00B9110D"/>
    <w:rsid w:val="00B913BA"/>
    <w:rsid w:val="00B91806"/>
    <w:rsid w:val="00B97BD1"/>
    <w:rsid w:val="00BA1242"/>
    <w:rsid w:val="00BA20E6"/>
    <w:rsid w:val="00BA5357"/>
    <w:rsid w:val="00BB1BDC"/>
    <w:rsid w:val="00BB3E9F"/>
    <w:rsid w:val="00BB4A45"/>
    <w:rsid w:val="00BB5EF6"/>
    <w:rsid w:val="00BB6CBF"/>
    <w:rsid w:val="00BB7BB0"/>
    <w:rsid w:val="00BC2DFE"/>
    <w:rsid w:val="00BC7746"/>
    <w:rsid w:val="00BD5169"/>
    <w:rsid w:val="00BD5925"/>
    <w:rsid w:val="00BF0F57"/>
    <w:rsid w:val="00BF1CC0"/>
    <w:rsid w:val="00BF2944"/>
    <w:rsid w:val="00BF2CA9"/>
    <w:rsid w:val="00BF496D"/>
    <w:rsid w:val="00BF499C"/>
    <w:rsid w:val="00BF685C"/>
    <w:rsid w:val="00BF6945"/>
    <w:rsid w:val="00BF6FF1"/>
    <w:rsid w:val="00BF7C22"/>
    <w:rsid w:val="00C00B79"/>
    <w:rsid w:val="00C00D95"/>
    <w:rsid w:val="00C06272"/>
    <w:rsid w:val="00C06BD1"/>
    <w:rsid w:val="00C10266"/>
    <w:rsid w:val="00C106EA"/>
    <w:rsid w:val="00C13712"/>
    <w:rsid w:val="00C13D67"/>
    <w:rsid w:val="00C13F80"/>
    <w:rsid w:val="00C1530D"/>
    <w:rsid w:val="00C164CE"/>
    <w:rsid w:val="00C16A38"/>
    <w:rsid w:val="00C16CC1"/>
    <w:rsid w:val="00C21D9B"/>
    <w:rsid w:val="00C25497"/>
    <w:rsid w:val="00C31063"/>
    <w:rsid w:val="00C3443E"/>
    <w:rsid w:val="00C366D7"/>
    <w:rsid w:val="00C366E0"/>
    <w:rsid w:val="00C3739C"/>
    <w:rsid w:val="00C37DE6"/>
    <w:rsid w:val="00C4179A"/>
    <w:rsid w:val="00C4180E"/>
    <w:rsid w:val="00C4525B"/>
    <w:rsid w:val="00C518A2"/>
    <w:rsid w:val="00C53D51"/>
    <w:rsid w:val="00C552FD"/>
    <w:rsid w:val="00C55CDA"/>
    <w:rsid w:val="00C570A4"/>
    <w:rsid w:val="00C5747D"/>
    <w:rsid w:val="00C65CD7"/>
    <w:rsid w:val="00C66811"/>
    <w:rsid w:val="00C66F06"/>
    <w:rsid w:val="00C70DC7"/>
    <w:rsid w:val="00C71038"/>
    <w:rsid w:val="00C747CB"/>
    <w:rsid w:val="00C74C44"/>
    <w:rsid w:val="00C80087"/>
    <w:rsid w:val="00C80CC2"/>
    <w:rsid w:val="00C80D1E"/>
    <w:rsid w:val="00C817ED"/>
    <w:rsid w:val="00C873BF"/>
    <w:rsid w:val="00C8750E"/>
    <w:rsid w:val="00C905F0"/>
    <w:rsid w:val="00C9225A"/>
    <w:rsid w:val="00C957B7"/>
    <w:rsid w:val="00C9607B"/>
    <w:rsid w:val="00C97C11"/>
    <w:rsid w:val="00CA0CEC"/>
    <w:rsid w:val="00CA5242"/>
    <w:rsid w:val="00CA54E3"/>
    <w:rsid w:val="00CA70B3"/>
    <w:rsid w:val="00CB06FB"/>
    <w:rsid w:val="00CB2C8D"/>
    <w:rsid w:val="00CB6610"/>
    <w:rsid w:val="00CC05EA"/>
    <w:rsid w:val="00CC4206"/>
    <w:rsid w:val="00CC47EF"/>
    <w:rsid w:val="00CC4BD0"/>
    <w:rsid w:val="00CC6725"/>
    <w:rsid w:val="00CC6C80"/>
    <w:rsid w:val="00CD396A"/>
    <w:rsid w:val="00CD45C0"/>
    <w:rsid w:val="00CD5128"/>
    <w:rsid w:val="00CD5941"/>
    <w:rsid w:val="00CD63D4"/>
    <w:rsid w:val="00CD7E1C"/>
    <w:rsid w:val="00CE04F4"/>
    <w:rsid w:val="00CE0D76"/>
    <w:rsid w:val="00CE3B3B"/>
    <w:rsid w:val="00CE48AD"/>
    <w:rsid w:val="00CE5C9F"/>
    <w:rsid w:val="00CE64EE"/>
    <w:rsid w:val="00CF0942"/>
    <w:rsid w:val="00CF1409"/>
    <w:rsid w:val="00CF2C2D"/>
    <w:rsid w:val="00CF359F"/>
    <w:rsid w:val="00D027F6"/>
    <w:rsid w:val="00D0305C"/>
    <w:rsid w:val="00D066EE"/>
    <w:rsid w:val="00D077DD"/>
    <w:rsid w:val="00D07AA5"/>
    <w:rsid w:val="00D11ED9"/>
    <w:rsid w:val="00D1236A"/>
    <w:rsid w:val="00D1257D"/>
    <w:rsid w:val="00D12ABF"/>
    <w:rsid w:val="00D15064"/>
    <w:rsid w:val="00D20C4E"/>
    <w:rsid w:val="00D21C14"/>
    <w:rsid w:val="00D22016"/>
    <w:rsid w:val="00D22D98"/>
    <w:rsid w:val="00D24F50"/>
    <w:rsid w:val="00D32D3E"/>
    <w:rsid w:val="00D347E5"/>
    <w:rsid w:val="00D3680D"/>
    <w:rsid w:val="00D409FC"/>
    <w:rsid w:val="00D40AEA"/>
    <w:rsid w:val="00D42826"/>
    <w:rsid w:val="00D45114"/>
    <w:rsid w:val="00D4533F"/>
    <w:rsid w:val="00D45912"/>
    <w:rsid w:val="00D461D1"/>
    <w:rsid w:val="00D46997"/>
    <w:rsid w:val="00D50869"/>
    <w:rsid w:val="00D5335E"/>
    <w:rsid w:val="00D5372A"/>
    <w:rsid w:val="00D53D2F"/>
    <w:rsid w:val="00D63D46"/>
    <w:rsid w:val="00D63E0B"/>
    <w:rsid w:val="00D64613"/>
    <w:rsid w:val="00D659B1"/>
    <w:rsid w:val="00D6644D"/>
    <w:rsid w:val="00D6698F"/>
    <w:rsid w:val="00D66D7D"/>
    <w:rsid w:val="00D703D9"/>
    <w:rsid w:val="00D7414B"/>
    <w:rsid w:val="00D77ECB"/>
    <w:rsid w:val="00D80F12"/>
    <w:rsid w:val="00D86503"/>
    <w:rsid w:val="00D86722"/>
    <w:rsid w:val="00D86C62"/>
    <w:rsid w:val="00D9005E"/>
    <w:rsid w:val="00D91914"/>
    <w:rsid w:val="00D95AD0"/>
    <w:rsid w:val="00D95AEA"/>
    <w:rsid w:val="00DA0787"/>
    <w:rsid w:val="00DA39E3"/>
    <w:rsid w:val="00DA5C16"/>
    <w:rsid w:val="00DB0DBA"/>
    <w:rsid w:val="00DB1A20"/>
    <w:rsid w:val="00DB23C8"/>
    <w:rsid w:val="00DB2832"/>
    <w:rsid w:val="00DB2EF7"/>
    <w:rsid w:val="00DB4737"/>
    <w:rsid w:val="00DB59C4"/>
    <w:rsid w:val="00DB683C"/>
    <w:rsid w:val="00DC0642"/>
    <w:rsid w:val="00DC116E"/>
    <w:rsid w:val="00DC3AFF"/>
    <w:rsid w:val="00DC63A6"/>
    <w:rsid w:val="00DC6EBB"/>
    <w:rsid w:val="00DD19BD"/>
    <w:rsid w:val="00DD3E11"/>
    <w:rsid w:val="00DD42F2"/>
    <w:rsid w:val="00DD44B7"/>
    <w:rsid w:val="00DD49B1"/>
    <w:rsid w:val="00DE263A"/>
    <w:rsid w:val="00DE3066"/>
    <w:rsid w:val="00DE399E"/>
    <w:rsid w:val="00DE3C20"/>
    <w:rsid w:val="00DE4558"/>
    <w:rsid w:val="00DE50F0"/>
    <w:rsid w:val="00DE7AF6"/>
    <w:rsid w:val="00DF42DF"/>
    <w:rsid w:val="00E02F6B"/>
    <w:rsid w:val="00E06755"/>
    <w:rsid w:val="00E13CB6"/>
    <w:rsid w:val="00E14E63"/>
    <w:rsid w:val="00E156E8"/>
    <w:rsid w:val="00E15778"/>
    <w:rsid w:val="00E16666"/>
    <w:rsid w:val="00E177D8"/>
    <w:rsid w:val="00E2206C"/>
    <w:rsid w:val="00E22EEE"/>
    <w:rsid w:val="00E2692C"/>
    <w:rsid w:val="00E269AC"/>
    <w:rsid w:val="00E27D4E"/>
    <w:rsid w:val="00E27EF3"/>
    <w:rsid w:val="00E30AC3"/>
    <w:rsid w:val="00E31226"/>
    <w:rsid w:val="00E351D2"/>
    <w:rsid w:val="00E35B11"/>
    <w:rsid w:val="00E36A19"/>
    <w:rsid w:val="00E36C33"/>
    <w:rsid w:val="00E42E7F"/>
    <w:rsid w:val="00E54B09"/>
    <w:rsid w:val="00E5571B"/>
    <w:rsid w:val="00E56028"/>
    <w:rsid w:val="00E621F0"/>
    <w:rsid w:val="00E6288A"/>
    <w:rsid w:val="00E656EF"/>
    <w:rsid w:val="00E675AE"/>
    <w:rsid w:val="00E70709"/>
    <w:rsid w:val="00E70962"/>
    <w:rsid w:val="00E7132E"/>
    <w:rsid w:val="00E72902"/>
    <w:rsid w:val="00E7327B"/>
    <w:rsid w:val="00E76523"/>
    <w:rsid w:val="00E76776"/>
    <w:rsid w:val="00E76BDB"/>
    <w:rsid w:val="00E7782E"/>
    <w:rsid w:val="00E83317"/>
    <w:rsid w:val="00E842F2"/>
    <w:rsid w:val="00E87ED3"/>
    <w:rsid w:val="00E90BAC"/>
    <w:rsid w:val="00E9223C"/>
    <w:rsid w:val="00E93FB7"/>
    <w:rsid w:val="00EA0FCE"/>
    <w:rsid w:val="00EA0FF5"/>
    <w:rsid w:val="00EA1115"/>
    <w:rsid w:val="00EA4942"/>
    <w:rsid w:val="00EA631E"/>
    <w:rsid w:val="00EB01DD"/>
    <w:rsid w:val="00EB2F36"/>
    <w:rsid w:val="00EB527F"/>
    <w:rsid w:val="00EB5F4F"/>
    <w:rsid w:val="00EC1495"/>
    <w:rsid w:val="00EC39E0"/>
    <w:rsid w:val="00EC5571"/>
    <w:rsid w:val="00EC569A"/>
    <w:rsid w:val="00ED04A4"/>
    <w:rsid w:val="00ED1345"/>
    <w:rsid w:val="00ED40AF"/>
    <w:rsid w:val="00ED67AB"/>
    <w:rsid w:val="00EE2321"/>
    <w:rsid w:val="00EE2931"/>
    <w:rsid w:val="00EE3B2A"/>
    <w:rsid w:val="00EE6D73"/>
    <w:rsid w:val="00EE778A"/>
    <w:rsid w:val="00EF0522"/>
    <w:rsid w:val="00EF094C"/>
    <w:rsid w:val="00EF18E7"/>
    <w:rsid w:val="00EF56F9"/>
    <w:rsid w:val="00EF618A"/>
    <w:rsid w:val="00EF708B"/>
    <w:rsid w:val="00F02193"/>
    <w:rsid w:val="00F02F94"/>
    <w:rsid w:val="00F10C87"/>
    <w:rsid w:val="00F110BA"/>
    <w:rsid w:val="00F115C3"/>
    <w:rsid w:val="00F129FE"/>
    <w:rsid w:val="00F12F91"/>
    <w:rsid w:val="00F133DA"/>
    <w:rsid w:val="00F13C4C"/>
    <w:rsid w:val="00F14410"/>
    <w:rsid w:val="00F15A00"/>
    <w:rsid w:val="00F17FE6"/>
    <w:rsid w:val="00F223FD"/>
    <w:rsid w:val="00F22ECA"/>
    <w:rsid w:val="00F237CA"/>
    <w:rsid w:val="00F259D4"/>
    <w:rsid w:val="00F31B28"/>
    <w:rsid w:val="00F321DA"/>
    <w:rsid w:val="00F334B5"/>
    <w:rsid w:val="00F33E4F"/>
    <w:rsid w:val="00F34A9C"/>
    <w:rsid w:val="00F408FF"/>
    <w:rsid w:val="00F41902"/>
    <w:rsid w:val="00F42CE4"/>
    <w:rsid w:val="00F44D2C"/>
    <w:rsid w:val="00F450E2"/>
    <w:rsid w:val="00F45751"/>
    <w:rsid w:val="00F4602F"/>
    <w:rsid w:val="00F52D76"/>
    <w:rsid w:val="00F531E4"/>
    <w:rsid w:val="00F53234"/>
    <w:rsid w:val="00F60F0A"/>
    <w:rsid w:val="00F67929"/>
    <w:rsid w:val="00F70570"/>
    <w:rsid w:val="00F71562"/>
    <w:rsid w:val="00F7489A"/>
    <w:rsid w:val="00F74BC6"/>
    <w:rsid w:val="00F74DB0"/>
    <w:rsid w:val="00F7732C"/>
    <w:rsid w:val="00F778F3"/>
    <w:rsid w:val="00F83F55"/>
    <w:rsid w:val="00F84065"/>
    <w:rsid w:val="00F84469"/>
    <w:rsid w:val="00F874D4"/>
    <w:rsid w:val="00F90B61"/>
    <w:rsid w:val="00F91825"/>
    <w:rsid w:val="00F935E0"/>
    <w:rsid w:val="00F94DFA"/>
    <w:rsid w:val="00F96E48"/>
    <w:rsid w:val="00F96F2F"/>
    <w:rsid w:val="00FA0F54"/>
    <w:rsid w:val="00FA29B4"/>
    <w:rsid w:val="00FA3035"/>
    <w:rsid w:val="00FB198A"/>
    <w:rsid w:val="00FB58CD"/>
    <w:rsid w:val="00FB5AF8"/>
    <w:rsid w:val="00FB5E56"/>
    <w:rsid w:val="00FC2775"/>
    <w:rsid w:val="00FC44DF"/>
    <w:rsid w:val="00FC4A5A"/>
    <w:rsid w:val="00FD1C58"/>
    <w:rsid w:val="00FD4A04"/>
    <w:rsid w:val="00FD5806"/>
    <w:rsid w:val="00FD622E"/>
    <w:rsid w:val="00FD7BFE"/>
    <w:rsid w:val="00FE0BF7"/>
    <w:rsid w:val="00FE1EA1"/>
    <w:rsid w:val="00FE2027"/>
    <w:rsid w:val="00FE2DE9"/>
    <w:rsid w:val="00FE3054"/>
    <w:rsid w:val="00FE36EE"/>
    <w:rsid w:val="00FE7E6E"/>
    <w:rsid w:val="00FF03BE"/>
    <w:rsid w:val="00FF24C5"/>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pPr>
      <w:spacing w:line="288" w:lineRule="auto"/>
    </w:pPr>
  </w:style>
  <w:style w:type="paragraph" w:styleId="Naslov1">
    <w:name w:val="heading 1"/>
    <w:basedOn w:val="Naslov"/>
    <w:next w:val="Navaden"/>
    <w:link w:val="Naslov1Znak"/>
    <w:qFormat/>
    <w:rsid w:val="007B3E30"/>
    <w:pPr>
      <w:pageBreakBefore/>
      <w:numPr>
        <w:numId w:val="1"/>
      </w:numPr>
      <w:spacing w:after="240"/>
      <w:ind w:left="357" w:hanging="357"/>
      <w:outlineLvl w:val="0"/>
    </w:pPr>
    <w:rPr>
      <w:caps w:val="0"/>
    </w:rPr>
  </w:style>
  <w:style w:type="paragraph" w:styleId="Naslov2">
    <w:name w:val="heading 2"/>
    <w:aliases w:val="Heading 2 Char1,Heading 2 Char Char"/>
    <w:basedOn w:val="Naslov"/>
    <w:next w:val="Navaden"/>
    <w:link w:val="Naslov2Znak"/>
    <w:unhideWhenUsed/>
    <w:qFormat/>
    <w:rsid w:val="00304F80"/>
    <w:pPr>
      <w:keepNext/>
      <w:numPr>
        <w:ilvl w:val="1"/>
        <w:numId w:val="1"/>
      </w:numPr>
      <w:spacing w:before="240" w:after="240"/>
      <w:ind w:left="788" w:hanging="431"/>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Brezrazmikov"/>
    <w:next w:val="Navaden"/>
    <w:link w:val="Naslov4Znak"/>
    <w:unhideWhenUsed/>
    <w:qFormat/>
    <w:rsid w:val="007D5FC7"/>
    <w:pPr>
      <w:outlineLvl w:val="3"/>
    </w:pPr>
    <w:rPr>
      <w:b/>
      <w:bCs/>
      <w:color w:val="0070C0"/>
      <w:sz w:val="24"/>
      <w:szCs w:val="24"/>
      <w:u w:val="single"/>
    </w:rPr>
  </w:style>
  <w:style w:type="paragraph" w:styleId="Naslov5">
    <w:name w:val="heading 5"/>
    <w:basedOn w:val="Navaden"/>
    <w:next w:val="Navaden"/>
    <w:link w:val="Naslov5Znak"/>
    <w:unhideWhenUsed/>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B3E30"/>
    <w:rPr>
      <w:rFonts w:asciiTheme="majorHAnsi" w:eastAsiaTheme="majorEastAsia" w:hAnsiTheme="majorHAnsi" w:cstheme="majorBidi"/>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304F80"/>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rsid w:val="007D5FC7"/>
    <w:rPr>
      <w:b/>
      <w:bCs/>
      <w:color w:val="0070C0"/>
      <w:sz w:val="24"/>
      <w:szCs w:val="24"/>
      <w:u w:val="single"/>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rPr>
      <w:rFonts w:asciiTheme="minorHAnsi" w:hAnsiTheme="minorHAnsi"/>
      <w:smallCaps/>
      <w:color w:val="F5C201" w:themeColor="accent2"/>
      <w:sz w:val="22"/>
      <w:u w:val="none"/>
    </w:rPr>
  </w:style>
  <w:style w:type="character" w:styleId="Intenzivensklic">
    <w:name w:val="Intense Reference"/>
    <w:basedOn w:val="Privzetapisavaodstavka"/>
    <w:uiPriority w:val="32"/>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7120C9"/>
    <w:pPr>
      <w:pageBreakBefore/>
      <w:jc w:val="center"/>
    </w:pPr>
    <w:rPr>
      <w:b/>
      <w:bCs/>
      <w:color w:val="0070C0"/>
      <w:sz w:val="36"/>
      <w:szCs w:val="36"/>
    </w:rPr>
  </w:style>
  <w:style w:type="character" w:customStyle="1" w:styleId="NaslovobrazcaZnak">
    <w:name w:val="Naslov obrazca Znak"/>
    <w:basedOn w:val="BrezrazmikovZnak"/>
    <w:link w:val="Naslovobrazca"/>
    <w:rsid w:val="007120C9"/>
    <w:rPr>
      <w:b/>
      <w:bCs/>
      <w:color w:val="0070C0"/>
      <w:sz w:val="36"/>
      <w:szCs w:val="36"/>
    </w:rPr>
  </w:style>
  <w:style w:type="table" w:styleId="Tabelasvetlamrea">
    <w:name w:val="Grid Table Light"/>
    <w:basedOn w:val="Navadnatabela"/>
    <w:uiPriority w:val="40"/>
    <w:rsid w:val="002703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zija">
    <w:name w:val="Revision"/>
    <w:hidden/>
    <w:uiPriority w:val="99"/>
    <w:semiHidden/>
    <w:rsid w:val="00CC6C80"/>
    <w:pPr>
      <w:spacing w:after="0" w:line="240" w:lineRule="auto"/>
    </w:pPr>
  </w:style>
  <w:style w:type="paragraph" w:customStyle="1" w:styleId="Vsebinatabele">
    <w:name w:val="Vsebina tabele"/>
    <w:basedOn w:val="Navaden"/>
    <w:rsid w:val="006C3333"/>
    <w:pPr>
      <w:widowControl w:val="0"/>
      <w:suppressLineNumbers/>
      <w:suppressAutoHyphens/>
      <w:spacing w:after="0" w:line="240" w:lineRule="auto"/>
    </w:pPr>
    <w:rPr>
      <w:rFonts w:ascii="Times New Roman" w:eastAsia="Arial Unicode MS" w:hAnsi="Times New Roman" w:cs="Mangal"/>
      <w:kern w:val="1"/>
      <w:sz w:val="24"/>
      <w:szCs w:val="24"/>
      <w:lang w:eastAsia="zh-CN" w:bidi="hi-IN"/>
    </w:rPr>
  </w:style>
  <w:style w:type="table" w:styleId="Tabelaseznam3poudarek4">
    <w:name w:val="List Table 3 Accent 4"/>
    <w:basedOn w:val="Navadnatabela"/>
    <w:uiPriority w:val="48"/>
    <w:rsid w:val="006C3333"/>
    <w:pPr>
      <w:spacing w:after="0" w:line="240" w:lineRule="auto"/>
    </w:pPr>
    <w:tblPr>
      <w:tblStyleRowBandSize w:val="1"/>
      <w:tblStyleColBandSize w:val="1"/>
      <w:tblBorders>
        <w:top w:val="single" w:sz="4" w:space="0" w:color="989AAC" w:themeColor="accent4"/>
        <w:left w:val="single" w:sz="4" w:space="0" w:color="989AAC" w:themeColor="accent4"/>
        <w:bottom w:val="single" w:sz="4" w:space="0" w:color="989AAC" w:themeColor="accent4"/>
        <w:right w:val="single" w:sz="4" w:space="0" w:color="989AAC" w:themeColor="accent4"/>
      </w:tblBorders>
    </w:tblPr>
    <w:tblStylePr w:type="firstRow">
      <w:rPr>
        <w:b/>
        <w:bCs/>
        <w:color w:val="FFFFFF" w:themeColor="background1"/>
      </w:rPr>
      <w:tblPr/>
      <w:tcPr>
        <w:shd w:val="clear" w:color="auto" w:fill="989AAC" w:themeFill="accent4"/>
      </w:tcPr>
    </w:tblStylePr>
    <w:tblStylePr w:type="lastRow">
      <w:rPr>
        <w:b/>
        <w:bCs/>
      </w:rPr>
      <w:tblPr/>
      <w:tcPr>
        <w:tcBorders>
          <w:top w:val="double" w:sz="4" w:space="0" w:color="989AA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89AAC" w:themeColor="accent4"/>
          <w:right w:val="single" w:sz="4" w:space="0" w:color="989AAC" w:themeColor="accent4"/>
        </w:tcBorders>
      </w:tcPr>
    </w:tblStylePr>
    <w:tblStylePr w:type="band1Horz">
      <w:tblPr/>
      <w:tcPr>
        <w:tcBorders>
          <w:top w:val="single" w:sz="4" w:space="0" w:color="989AAC" w:themeColor="accent4"/>
          <w:bottom w:val="single" w:sz="4" w:space="0" w:color="989AA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89AAC" w:themeColor="accent4"/>
          <w:left w:val="nil"/>
        </w:tcBorders>
      </w:tcPr>
    </w:tblStylePr>
    <w:tblStylePr w:type="swCell">
      <w:tblPr/>
      <w:tcPr>
        <w:tcBorders>
          <w:top w:val="double" w:sz="4" w:space="0" w:color="989AAC" w:themeColor="accent4"/>
          <w:right w:val="nil"/>
        </w:tcBorders>
      </w:tcPr>
    </w:tblStylePr>
  </w:style>
  <w:style w:type="paragraph" w:styleId="Kazalovsebine4">
    <w:name w:val="toc 4"/>
    <w:basedOn w:val="Navaden"/>
    <w:next w:val="Navaden"/>
    <w:autoRedefine/>
    <w:uiPriority w:val="39"/>
    <w:unhideWhenUsed/>
    <w:rsid w:val="007120C9"/>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7120C9"/>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7120C9"/>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7120C9"/>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7120C9"/>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7120C9"/>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7120C9"/>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7120C9"/>
    <w:pPr>
      <w:spacing w:after="0" w:line="360" w:lineRule="auto"/>
    </w:pPr>
    <w:rPr>
      <w:rFonts w:ascii="Arial" w:eastAsia="Times New Roman" w:hAnsi="Arial" w:cs="Times New Roman"/>
      <w:b/>
      <w:sz w:val="24"/>
      <w:szCs w:val="20"/>
      <w:lang w:val="en-US"/>
    </w:rPr>
  </w:style>
  <w:style w:type="paragraph" w:customStyle="1" w:styleId="Kazalo1">
    <w:name w:val="Kazalo 1"/>
    <w:basedOn w:val="Navaden"/>
    <w:rsid w:val="007120C9"/>
    <w:pPr>
      <w:numPr>
        <w:numId w:val="95"/>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rsid w:val="007120C9"/>
    <w:pPr>
      <w:numPr>
        <w:ilvl w:val="1"/>
        <w:numId w:val="95"/>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rsid w:val="007120C9"/>
    <w:pPr>
      <w:numPr>
        <w:ilvl w:val="2"/>
        <w:numId w:val="95"/>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7120C9"/>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7120C9"/>
  </w:style>
  <w:style w:type="paragraph" w:customStyle="1" w:styleId="odstavek">
    <w:name w:val="odstavek"/>
    <w:basedOn w:val="Navaden"/>
    <w:rsid w:val="007120C9"/>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7120C9"/>
    <w:pPr>
      <w:numPr>
        <w:numId w:val="96"/>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7120C9"/>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7120C9"/>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7120C9"/>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rsid w:val="007120C9"/>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7120C9"/>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7120C9"/>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7120C9"/>
    <w:rPr>
      <w:rFonts w:ascii="Arial" w:eastAsia="Times New Roman" w:hAnsi="Arial" w:cs="Times New Roman"/>
      <w:b/>
      <w:bCs/>
      <w:kern w:val="3"/>
      <w:sz w:val="20"/>
      <w:szCs w:val="20"/>
      <w:lang w:eastAsia="en-US" w:bidi="hi-IN"/>
    </w:rPr>
  </w:style>
  <w:style w:type="character" w:styleId="SledenaHiperpovezava">
    <w:name w:val="FollowedHyperlink"/>
    <w:uiPriority w:val="99"/>
    <w:semiHidden/>
    <w:unhideWhenUsed/>
    <w:rsid w:val="007120C9"/>
    <w:rPr>
      <w:color w:val="954F72"/>
      <w:u w:val="single"/>
    </w:rPr>
  </w:style>
  <w:style w:type="paragraph" w:customStyle="1" w:styleId="Slika">
    <w:name w:val="Slika"/>
    <w:basedOn w:val="Navaden"/>
    <w:rsid w:val="007120C9"/>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7120C9"/>
    <w:pPr>
      <w:suppressAutoHyphens/>
      <w:spacing w:line="276" w:lineRule="auto"/>
      <w:ind w:left="720"/>
    </w:pPr>
    <w:rPr>
      <w:rFonts w:ascii="Calibri" w:eastAsia="Times New Roman" w:hAnsi="Calibri" w:cs="Calibri"/>
      <w:lang w:eastAsia="zh-CN"/>
    </w:rPr>
  </w:style>
  <w:style w:type="character" w:customStyle="1" w:styleId="WW8Num1z0">
    <w:name w:val="WW8Num1z0"/>
    <w:rsid w:val="007120C9"/>
  </w:style>
  <w:style w:type="character" w:customStyle="1" w:styleId="WW8Num1z1">
    <w:name w:val="WW8Num1z1"/>
    <w:rsid w:val="007120C9"/>
  </w:style>
  <w:style w:type="character" w:customStyle="1" w:styleId="WW8Num1z2">
    <w:name w:val="WW8Num1z2"/>
    <w:rsid w:val="007120C9"/>
  </w:style>
  <w:style w:type="character" w:customStyle="1" w:styleId="WW8Num1z3">
    <w:name w:val="WW8Num1z3"/>
    <w:rsid w:val="007120C9"/>
  </w:style>
  <w:style w:type="character" w:customStyle="1" w:styleId="WW8Num1z4">
    <w:name w:val="WW8Num1z4"/>
    <w:rsid w:val="007120C9"/>
  </w:style>
  <w:style w:type="character" w:customStyle="1" w:styleId="WW8Num1z5">
    <w:name w:val="WW8Num1z5"/>
    <w:rsid w:val="007120C9"/>
  </w:style>
  <w:style w:type="character" w:customStyle="1" w:styleId="WW8Num1z6">
    <w:name w:val="WW8Num1z6"/>
    <w:rsid w:val="007120C9"/>
  </w:style>
  <w:style w:type="character" w:customStyle="1" w:styleId="WW8Num1z7">
    <w:name w:val="WW8Num1z7"/>
    <w:rsid w:val="007120C9"/>
  </w:style>
  <w:style w:type="character" w:customStyle="1" w:styleId="WW8Num1z8">
    <w:name w:val="WW8Num1z8"/>
    <w:rsid w:val="007120C9"/>
  </w:style>
  <w:style w:type="character" w:customStyle="1" w:styleId="WW8Num2z0">
    <w:name w:val="WW8Num2z0"/>
    <w:rsid w:val="007120C9"/>
    <w:rPr>
      <w:rFonts w:hint="default"/>
    </w:rPr>
  </w:style>
  <w:style w:type="character" w:customStyle="1" w:styleId="WW8Num3z0">
    <w:name w:val="WW8Num3z0"/>
    <w:rsid w:val="007120C9"/>
    <w:rPr>
      <w:rFonts w:ascii="Symbol" w:hAnsi="Symbol" w:cs="Symbol" w:hint="default"/>
      <w:sz w:val="20"/>
    </w:rPr>
  </w:style>
  <w:style w:type="character" w:customStyle="1" w:styleId="WW8Num3z1">
    <w:name w:val="WW8Num3z1"/>
    <w:rsid w:val="007120C9"/>
  </w:style>
  <w:style w:type="character" w:customStyle="1" w:styleId="WW8Num3z2">
    <w:name w:val="WW8Num3z2"/>
    <w:rsid w:val="007120C9"/>
  </w:style>
  <w:style w:type="character" w:customStyle="1" w:styleId="WW8Num3z3">
    <w:name w:val="WW8Num3z3"/>
    <w:rsid w:val="007120C9"/>
  </w:style>
  <w:style w:type="character" w:customStyle="1" w:styleId="WW8Num3z4">
    <w:name w:val="WW8Num3z4"/>
    <w:rsid w:val="007120C9"/>
  </w:style>
  <w:style w:type="character" w:customStyle="1" w:styleId="WW8Num3z5">
    <w:name w:val="WW8Num3z5"/>
    <w:rsid w:val="007120C9"/>
  </w:style>
  <w:style w:type="character" w:customStyle="1" w:styleId="WW8Num3z6">
    <w:name w:val="WW8Num3z6"/>
    <w:rsid w:val="007120C9"/>
  </w:style>
  <w:style w:type="character" w:customStyle="1" w:styleId="WW8Num3z7">
    <w:name w:val="WW8Num3z7"/>
    <w:rsid w:val="007120C9"/>
  </w:style>
  <w:style w:type="character" w:customStyle="1" w:styleId="WW8Num3z8">
    <w:name w:val="WW8Num3z8"/>
    <w:rsid w:val="007120C9"/>
  </w:style>
  <w:style w:type="character" w:customStyle="1" w:styleId="WW8Num4z0">
    <w:name w:val="WW8Num4z0"/>
    <w:rsid w:val="007120C9"/>
    <w:rPr>
      <w:rFonts w:ascii="Symbol" w:hAnsi="Symbol" w:cs="Symbol" w:hint="default"/>
    </w:rPr>
  </w:style>
  <w:style w:type="character" w:customStyle="1" w:styleId="WW8Num5z0">
    <w:name w:val="WW8Num5z0"/>
    <w:rsid w:val="007120C9"/>
    <w:rPr>
      <w:rFonts w:ascii="Symbol" w:hAnsi="Symbol" w:cs="Symbol" w:hint="default"/>
    </w:rPr>
  </w:style>
  <w:style w:type="character" w:customStyle="1" w:styleId="WW8Num6z0">
    <w:name w:val="WW8Num6z0"/>
    <w:rsid w:val="007120C9"/>
    <w:rPr>
      <w:rFonts w:cs="Times New Roman"/>
      <w:b/>
    </w:rPr>
  </w:style>
  <w:style w:type="character" w:customStyle="1" w:styleId="WW8Num7z0">
    <w:name w:val="WW8Num7z0"/>
    <w:rsid w:val="007120C9"/>
    <w:rPr>
      <w:rFonts w:ascii="Symbol" w:hAnsi="Symbol" w:cs="Symbol" w:hint="default"/>
      <w:lang w:val="en-US" w:eastAsia="en-US"/>
    </w:rPr>
  </w:style>
  <w:style w:type="character" w:customStyle="1" w:styleId="WW8Num8z0">
    <w:name w:val="WW8Num8z0"/>
    <w:rsid w:val="007120C9"/>
    <w:rPr>
      <w:rFonts w:cs="Arial"/>
      <w:b/>
    </w:rPr>
  </w:style>
  <w:style w:type="character" w:customStyle="1" w:styleId="WW8Num9z0">
    <w:name w:val="WW8Num9z0"/>
    <w:rsid w:val="007120C9"/>
    <w:rPr>
      <w:rFonts w:ascii="Symbol" w:hAnsi="Symbol" w:cs="Symbol" w:hint="default"/>
      <w:lang w:val="en-US" w:eastAsia="en-US"/>
    </w:rPr>
  </w:style>
  <w:style w:type="character" w:customStyle="1" w:styleId="WW8Num9z1">
    <w:name w:val="WW8Num9z1"/>
    <w:rsid w:val="007120C9"/>
    <w:rPr>
      <w:rFonts w:ascii="Courier New" w:hAnsi="Courier New" w:cs="Courier New" w:hint="default"/>
    </w:rPr>
  </w:style>
  <w:style w:type="character" w:customStyle="1" w:styleId="WW8Num9z2">
    <w:name w:val="WW8Num9z2"/>
    <w:rsid w:val="007120C9"/>
  </w:style>
  <w:style w:type="character" w:customStyle="1" w:styleId="WW8Num9z3">
    <w:name w:val="WW8Num9z3"/>
    <w:rsid w:val="007120C9"/>
  </w:style>
  <w:style w:type="character" w:customStyle="1" w:styleId="WW8Num9z4">
    <w:name w:val="WW8Num9z4"/>
    <w:rsid w:val="007120C9"/>
  </w:style>
  <w:style w:type="character" w:customStyle="1" w:styleId="WW8Num9z5">
    <w:name w:val="WW8Num9z5"/>
    <w:rsid w:val="007120C9"/>
  </w:style>
  <w:style w:type="character" w:customStyle="1" w:styleId="WW8Num9z6">
    <w:name w:val="WW8Num9z6"/>
    <w:rsid w:val="007120C9"/>
  </w:style>
  <w:style w:type="character" w:customStyle="1" w:styleId="WW8Num9z7">
    <w:name w:val="WW8Num9z7"/>
    <w:rsid w:val="007120C9"/>
  </w:style>
  <w:style w:type="character" w:customStyle="1" w:styleId="WW8Num9z8">
    <w:name w:val="WW8Num9z8"/>
    <w:rsid w:val="007120C9"/>
  </w:style>
  <w:style w:type="character" w:customStyle="1" w:styleId="WW8Num10z0">
    <w:name w:val="WW8Num10z0"/>
    <w:rsid w:val="007120C9"/>
    <w:rPr>
      <w:rFonts w:ascii="Symbol" w:hAnsi="Symbol" w:cs="OpenSymbol"/>
      <w:color w:val="C9211E"/>
      <w:lang w:val="pl-PL"/>
    </w:rPr>
  </w:style>
  <w:style w:type="character" w:customStyle="1" w:styleId="WW8Num10z1">
    <w:name w:val="WW8Num10z1"/>
    <w:rsid w:val="007120C9"/>
    <w:rPr>
      <w:rFonts w:ascii="OpenSymbol" w:hAnsi="OpenSymbol" w:cs="OpenSymbol"/>
    </w:rPr>
  </w:style>
  <w:style w:type="character" w:customStyle="1" w:styleId="WW8Num11z0">
    <w:name w:val="WW8Num11z0"/>
    <w:rsid w:val="007120C9"/>
    <w:rPr>
      <w:rFonts w:hint="default"/>
    </w:rPr>
  </w:style>
  <w:style w:type="character" w:customStyle="1" w:styleId="WW8Num12z0">
    <w:name w:val="WW8Num12z0"/>
    <w:rsid w:val="007120C9"/>
    <w:rPr>
      <w:rFonts w:cs="Arial"/>
      <w:b/>
    </w:rPr>
  </w:style>
  <w:style w:type="character" w:customStyle="1" w:styleId="WW8Num12z1">
    <w:name w:val="WW8Num12z1"/>
    <w:rsid w:val="007120C9"/>
  </w:style>
  <w:style w:type="character" w:customStyle="1" w:styleId="WW8Num12z2">
    <w:name w:val="WW8Num12z2"/>
    <w:rsid w:val="007120C9"/>
  </w:style>
  <w:style w:type="character" w:customStyle="1" w:styleId="WW8Num12z3">
    <w:name w:val="WW8Num12z3"/>
    <w:rsid w:val="007120C9"/>
  </w:style>
  <w:style w:type="character" w:customStyle="1" w:styleId="WW8Num12z4">
    <w:name w:val="WW8Num12z4"/>
    <w:rsid w:val="007120C9"/>
  </w:style>
  <w:style w:type="character" w:customStyle="1" w:styleId="WW8Num12z5">
    <w:name w:val="WW8Num12z5"/>
    <w:rsid w:val="007120C9"/>
  </w:style>
  <w:style w:type="character" w:customStyle="1" w:styleId="WW8Num12z6">
    <w:name w:val="WW8Num12z6"/>
    <w:rsid w:val="007120C9"/>
  </w:style>
  <w:style w:type="character" w:customStyle="1" w:styleId="WW8Num12z7">
    <w:name w:val="WW8Num12z7"/>
    <w:rsid w:val="007120C9"/>
  </w:style>
  <w:style w:type="character" w:customStyle="1" w:styleId="WW8Num12z8">
    <w:name w:val="WW8Num12z8"/>
    <w:rsid w:val="007120C9"/>
  </w:style>
  <w:style w:type="character" w:customStyle="1" w:styleId="WW8Num13z0">
    <w:name w:val="WW8Num13z0"/>
    <w:rsid w:val="007120C9"/>
    <w:rPr>
      <w:rFonts w:cs="Times New Roman"/>
      <w:b/>
    </w:rPr>
  </w:style>
  <w:style w:type="character" w:customStyle="1" w:styleId="WW8Num13z1">
    <w:name w:val="WW8Num13z1"/>
    <w:rsid w:val="007120C9"/>
    <w:rPr>
      <w:rFonts w:cs="Times New Roman"/>
    </w:rPr>
  </w:style>
  <w:style w:type="character" w:customStyle="1" w:styleId="WW8Num13z2">
    <w:name w:val="WW8Num13z2"/>
    <w:rsid w:val="007120C9"/>
  </w:style>
  <w:style w:type="character" w:customStyle="1" w:styleId="WW8Num13z3">
    <w:name w:val="WW8Num13z3"/>
    <w:rsid w:val="007120C9"/>
  </w:style>
  <w:style w:type="character" w:customStyle="1" w:styleId="WW8Num13z4">
    <w:name w:val="WW8Num13z4"/>
    <w:rsid w:val="007120C9"/>
  </w:style>
  <w:style w:type="character" w:customStyle="1" w:styleId="WW8Num13z5">
    <w:name w:val="WW8Num13z5"/>
    <w:rsid w:val="007120C9"/>
  </w:style>
  <w:style w:type="character" w:customStyle="1" w:styleId="WW8Num13z6">
    <w:name w:val="WW8Num13z6"/>
    <w:rsid w:val="007120C9"/>
  </w:style>
  <w:style w:type="character" w:customStyle="1" w:styleId="WW8Num13z7">
    <w:name w:val="WW8Num13z7"/>
    <w:rsid w:val="007120C9"/>
  </w:style>
  <w:style w:type="character" w:customStyle="1" w:styleId="WW8Num13z8">
    <w:name w:val="WW8Num13z8"/>
    <w:rsid w:val="007120C9"/>
  </w:style>
  <w:style w:type="character" w:customStyle="1" w:styleId="WW8Num4z1">
    <w:name w:val="WW8Num4z1"/>
    <w:rsid w:val="007120C9"/>
  </w:style>
  <w:style w:type="character" w:customStyle="1" w:styleId="WW8Num4z2">
    <w:name w:val="WW8Num4z2"/>
    <w:rsid w:val="007120C9"/>
  </w:style>
  <w:style w:type="character" w:customStyle="1" w:styleId="WW8Num4z3">
    <w:name w:val="WW8Num4z3"/>
    <w:rsid w:val="007120C9"/>
  </w:style>
  <w:style w:type="character" w:customStyle="1" w:styleId="WW8Num4z4">
    <w:name w:val="WW8Num4z4"/>
    <w:rsid w:val="007120C9"/>
  </w:style>
  <w:style w:type="character" w:customStyle="1" w:styleId="WW8Num4z5">
    <w:name w:val="WW8Num4z5"/>
    <w:rsid w:val="007120C9"/>
  </w:style>
  <w:style w:type="character" w:customStyle="1" w:styleId="WW8Num4z6">
    <w:name w:val="WW8Num4z6"/>
    <w:rsid w:val="007120C9"/>
  </w:style>
  <w:style w:type="character" w:customStyle="1" w:styleId="WW8Num4z7">
    <w:name w:val="WW8Num4z7"/>
    <w:rsid w:val="007120C9"/>
  </w:style>
  <w:style w:type="character" w:customStyle="1" w:styleId="WW8Num4z8">
    <w:name w:val="WW8Num4z8"/>
    <w:rsid w:val="007120C9"/>
  </w:style>
  <w:style w:type="character" w:customStyle="1" w:styleId="WW8Num5z1">
    <w:name w:val="WW8Num5z1"/>
    <w:rsid w:val="007120C9"/>
  </w:style>
  <w:style w:type="character" w:customStyle="1" w:styleId="WW8Num5z2">
    <w:name w:val="WW8Num5z2"/>
    <w:rsid w:val="007120C9"/>
  </w:style>
  <w:style w:type="character" w:customStyle="1" w:styleId="WW8Num5z3">
    <w:name w:val="WW8Num5z3"/>
    <w:rsid w:val="007120C9"/>
  </w:style>
  <w:style w:type="character" w:customStyle="1" w:styleId="WW8Num5z4">
    <w:name w:val="WW8Num5z4"/>
    <w:rsid w:val="007120C9"/>
  </w:style>
  <w:style w:type="character" w:customStyle="1" w:styleId="WW8Num5z5">
    <w:name w:val="WW8Num5z5"/>
    <w:rsid w:val="007120C9"/>
  </w:style>
  <w:style w:type="character" w:customStyle="1" w:styleId="WW8Num5z6">
    <w:name w:val="WW8Num5z6"/>
    <w:rsid w:val="007120C9"/>
  </w:style>
  <w:style w:type="character" w:customStyle="1" w:styleId="WW8Num5z7">
    <w:name w:val="WW8Num5z7"/>
    <w:rsid w:val="007120C9"/>
  </w:style>
  <w:style w:type="character" w:customStyle="1" w:styleId="WW8Num5z8">
    <w:name w:val="WW8Num5z8"/>
    <w:rsid w:val="007120C9"/>
  </w:style>
  <w:style w:type="character" w:customStyle="1" w:styleId="WW8Num6z1">
    <w:name w:val="WW8Num6z1"/>
    <w:rsid w:val="007120C9"/>
    <w:rPr>
      <w:rFonts w:ascii="Courier New" w:hAnsi="Courier New" w:cs="Courier New" w:hint="default"/>
    </w:rPr>
  </w:style>
  <w:style w:type="character" w:customStyle="1" w:styleId="WW8Num6z2">
    <w:name w:val="WW8Num6z2"/>
    <w:rsid w:val="007120C9"/>
    <w:rPr>
      <w:rFonts w:ascii="Wingdings" w:hAnsi="Wingdings" w:cs="Wingdings" w:hint="default"/>
    </w:rPr>
  </w:style>
  <w:style w:type="character" w:customStyle="1" w:styleId="WW8Num7z1">
    <w:name w:val="WW8Num7z1"/>
    <w:rsid w:val="007120C9"/>
    <w:rPr>
      <w:rFonts w:ascii="Courier New" w:hAnsi="Courier New" w:cs="Times New Roman" w:hint="default"/>
    </w:rPr>
  </w:style>
  <w:style w:type="character" w:customStyle="1" w:styleId="WW8Num7z2">
    <w:name w:val="WW8Num7z2"/>
    <w:rsid w:val="007120C9"/>
  </w:style>
  <w:style w:type="character" w:customStyle="1" w:styleId="WW8Num7z3">
    <w:name w:val="WW8Num7z3"/>
    <w:rsid w:val="007120C9"/>
  </w:style>
  <w:style w:type="character" w:customStyle="1" w:styleId="WW8Num7z4">
    <w:name w:val="WW8Num7z4"/>
    <w:rsid w:val="007120C9"/>
  </w:style>
  <w:style w:type="character" w:customStyle="1" w:styleId="WW8Num7z5">
    <w:name w:val="WW8Num7z5"/>
    <w:rsid w:val="007120C9"/>
  </w:style>
  <w:style w:type="character" w:customStyle="1" w:styleId="WW8Num7z6">
    <w:name w:val="WW8Num7z6"/>
    <w:rsid w:val="007120C9"/>
  </w:style>
  <w:style w:type="character" w:customStyle="1" w:styleId="WW8Num7z7">
    <w:name w:val="WW8Num7z7"/>
    <w:rsid w:val="007120C9"/>
  </w:style>
  <w:style w:type="character" w:customStyle="1" w:styleId="WW8Num7z8">
    <w:name w:val="WW8Num7z8"/>
    <w:rsid w:val="007120C9"/>
  </w:style>
  <w:style w:type="character" w:customStyle="1" w:styleId="WW8Num8z1">
    <w:name w:val="WW8Num8z1"/>
    <w:rsid w:val="007120C9"/>
    <w:rPr>
      <w:rFonts w:cs="Times New Roman"/>
    </w:rPr>
  </w:style>
  <w:style w:type="character" w:customStyle="1" w:styleId="WW8Num8z2">
    <w:name w:val="WW8Num8z2"/>
    <w:rsid w:val="007120C9"/>
  </w:style>
  <w:style w:type="character" w:customStyle="1" w:styleId="WW8Num8z3">
    <w:name w:val="WW8Num8z3"/>
    <w:rsid w:val="007120C9"/>
  </w:style>
  <w:style w:type="character" w:customStyle="1" w:styleId="WW8Num8z4">
    <w:name w:val="WW8Num8z4"/>
    <w:rsid w:val="007120C9"/>
  </w:style>
  <w:style w:type="character" w:customStyle="1" w:styleId="WW8Num8z5">
    <w:name w:val="WW8Num8z5"/>
    <w:rsid w:val="007120C9"/>
  </w:style>
  <w:style w:type="character" w:customStyle="1" w:styleId="WW8Num8z6">
    <w:name w:val="WW8Num8z6"/>
    <w:rsid w:val="007120C9"/>
  </w:style>
  <w:style w:type="character" w:customStyle="1" w:styleId="WW8Num8z7">
    <w:name w:val="WW8Num8z7"/>
    <w:rsid w:val="007120C9"/>
  </w:style>
  <w:style w:type="character" w:customStyle="1" w:styleId="WW8Num8z8">
    <w:name w:val="WW8Num8z8"/>
    <w:rsid w:val="007120C9"/>
  </w:style>
  <w:style w:type="character" w:customStyle="1" w:styleId="WW8Num10z2">
    <w:name w:val="WW8Num10z2"/>
    <w:rsid w:val="007120C9"/>
    <w:rPr>
      <w:rFonts w:ascii="Wingdings" w:hAnsi="Wingdings" w:cs="Wingdings" w:hint="default"/>
    </w:rPr>
  </w:style>
  <w:style w:type="character" w:customStyle="1" w:styleId="WW8Num10z3">
    <w:name w:val="WW8Num10z3"/>
    <w:rsid w:val="007120C9"/>
    <w:rPr>
      <w:rFonts w:ascii="Symbol" w:hAnsi="Symbol" w:cs="Symbol" w:hint="default"/>
    </w:rPr>
  </w:style>
  <w:style w:type="character" w:customStyle="1" w:styleId="WW8Num11z1">
    <w:name w:val="WW8Num11z1"/>
    <w:rsid w:val="007120C9"/>
    <w:rPr>
      <w:rFonts w:ascii="Courier New" w:hAnsi="Courier New" w:cs="Courier New" w:hint="default"/>
    </w:rPr>
  </w:style>
  <w:style w:type="character" w:customStyle="1" w:styleId="WW8Num11z2">
    <w:name w:val="WW8Num11z2"/>
    <w:rsid w:val="007120C9"/>
  </w:style>
  <w:style w:type="character" w:customStyle="1" w:styleId="WW8Num11z3">
    <w:name w:val="WW8Num11z3"/>
    <w:rsid w:val="007120C9"/>
  </w:style>
  <w:style w:type="character" w:customStyle="1" w:styleId="WW8Num11z4">
    <w:name w:val="WW8Num11z4"/>
    <w:rsid w:val="007120C9"/>
  </w:style>
  <w:style w:type="character" w:customStyle="1" w:styleId="WW8Num11z5">
    <w:name w:val="WW8Num11z5"/>
    <w:rsid w:val="007120C9"/>
  </w:style>
  <w:style w:type="character" w:customStyle="1" w:styleId="WW8Num11z6">
    <w:name w:val="WW8Num11z6"/>
    <w:rsid w:val="007120C9"/>
  </w:style>
  <w:style w:type="character" w:customStyle="1" w:styleId="WW8Num11z7">
    <w:name w:val="WW8Num11z7"/>
    <w:rsid w:val="007120C9"/>
  </w:style>
  <w:style w:type="character" w:customStyle="1" w:styleId="WW8Num11z8">
    <w:name w:val="WW8Num11z8"/>
    <w:rsid w:val="007120C9"/>
  </w:style>
  <w:style w:type="character" w:customStyle="1" w:styleId="Privzetapisavaodstavka1">
    <w:name w:val="Privzeta pisava odstavka1"/>
    <w:rsid w:val="007120C9"/>
  </w:style>
  <w:style w:type="character" w:customStyle="1" w:styleId="Znak">
    <w:name w:val="Znak"/>
    <w:rsid w:val="007120C9"/>
    <w:rPr>
      <w:rFonts w:ascii="Arial" w:hAnsi="Arial" w:cs="Arial"/>
    </w:rPr>
  </w:style>
  <w:style w:type="character" w:customStyle="1" w:styleId="WW-Znak">
    <w:name w:val="WW- Znak"/>
    <w:rsid w:val="007120C9"/>
    <w:rPr>
      <w:rFonts w:ascii="Arial" w:hAnsi="Arial" w:cs="Arial"/>
    </w:rPr>
  </w:style>
  <w:style w:type="character" w:customStyle="1" w:styleId="Znakisprotnihopomb">
    <w:name w:val="Znaki sprotnih opomb"/>
    <w:rsid w:val="007120C9"/>
    <w:rPr>
      <w:vertAlign w:val="superscript"/>
    </w:rPr>
  </w:style>
  <w:style w:type="character" w:customStyle="1" w:styleId="ZnakZnak">
    <w:name w:val="Znak Znak"/>
    <w:rsid w:val="007120C9"/>
    <w:rPr>
      <w:rFonts w:ascii="Arial" w:hAnsi="Arial" w:cs="Arial"/>
      <w:lang w:val="sl-SI" w:bidi="ar-SA"/>
    </w:rPr>
  </w:style>
  <w:style w:type="character" w:customStyle="1" w:styleId="Oznake">
    <w:name w:val="Oznake"/>
    <w:rsid w:val="007120C9"/>
    <w:rPr>
      <w:rFonts w:ascii="OpenSymbol" w:eastAsia="OpenSymbol" w:hAnsi="OpenSymbol" w:cs="OpenSymbol"/>
    </w:rPr>
  </w:style>
  <w:style w:type="character" w:customStyle="1" w:styleId="Znakikonnihopomb">
    <w:name w:val="Znaki končnih opomb"/>
    <w:rsid w:val="007120C9"/>
    <w:rPr>
      <w:vertAlign w:val="superscript"/>
    </w:rPr>
  </w:style>
  <w:style w:type="character" w:customStyle="1" w:styleId="WW-Znakikonnihopomb">
    <w:name w:val="WW-Znaki končnih opomb"/>
    <w:rsid w:val="007120C9"/>
  </w:style>
  <w:style w:type="character" w:styleId="Konnaopomba-sklic">
    <w:name w:val="endnote reference"/>
    <w:rsid w:val="007120C9"/>
    <w:rPr>
      <w:vertAlign w:val="superscript"/>
    </w:rPr>
  </w:style>
  <w:style w:type="paragraph" w:customStyle="1" w:styleId="Naslov10">
    <w:name w:val="Naslov1"/>
    <w:basedOn w:val="Navaden"/>
    <w:next w:val="Telobesedila"/>
    <w:rsid w:val="007120C9"/>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7120C9"/>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7120C9"/>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7120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7120C9"/>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7120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7120C9"/>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7120C9"/>
    <w:pPr>
      <w:numPr>
        <w:numId w:val="97"/>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7120C9"/>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7120C9"/>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7120C9"/>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7120C9"/>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7120C9"/>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7120C9"/>
    <w:pPr>
      <w:widowControl w:val="0"/>
      <w:suppressAutoHyphens/>
      <w:spacing w:after="0" w:line="240" w:lineRule="auto"/>
    </w:pPr>
    <w:rPr>
      <w:rFonts w:ascii="Calibri" w:eastAsia="Times New Roman" w:hAnsi="Calibri" w:cs="Calibri"/>
      <w:lang w:val="en-US" w:eastAsia="zh-CN"/>
    </w:rPr>
  </w:style>
  <w:style w:type="paragraph" w:customStyle="1" w:styleId="Vsebinaokvira">
    <w:name w:val="Vsebina okvira"/>
    <w:basedOn w:val="Navaden"/>
    <w:rsid w:val="007120C9"/>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7120C9"/>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7120C9"/>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7120C9"/>
    <w:rPr>
      <w:rFonts w:ascii="Consolas" w:eastAsia="Calibri" w:hAnsi="Consolas" w:cs="Consolas"/>
      <w:sz w:val="21"/>
      <w:szCs w:val="21"/>
    </w:rPr>
  </w:style>
  <w:style w:type="paragraph" w:customStyle="1" w:styleId="Odstavekseznama1">
    <w:name w:val="Odstavek seznama1"/>
    <w:basedOn w:val="Navaden"/>
    <w:link w:val="ListParagraphChar"/>
    <w:rsid w:val="007120C9"/>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7120C9"/>
    <w:rPr>
      <w:rFonts w:ascii="Candara" w:eastAsia="Calibri" w:hAnsi="Candara" w:cs="Times New Roman"/>
      <w:sz w:val="20"/>
      <w:szCs w:val="24"/>
    </w:rPr>
  </w:style>
  <w:style w:type="paragraph" w:customStyle="1" w:styleId="Pogpoglavje">
    <w:name w:val="Pog_poglavje"/>
    <w:basedOn w:val="Odstavekseznama"/>
    <w:qFormat/>
    <w:rsid w:val="007120C9"/>
    <w:pPr>
      <w:keepNext/>
      <w:numPr>
        <w:numId w:val="102"/>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7120C9"/>
    <w:pPr>
      <w:numPr>
        <w:numId w:val="138"/>
      </w:numPr>
    </w:pPr>
    <w:rPr>
      <w:sz w:val="20"/>
      <w:szCs w:val="20"/>
    </w:rPr>
  </w:style>
  <w:style w:type="paragraph" w:customStyle="1" w:styleId="Poglen">
    <w:name w:val="Pog_člen"/>
    <w:basedOn w:val="Navaden"/>
    <w:qFormat/>
    <w:rsid w:val="007120C9"/>
    <w:pPr>
      <w:keepNext/>
      <w:numPr>
        <w:numId w:val="101"/>
      </w:numPr>
      <w:spacing w:before="240" w:after="120" w:line="240" w:lineRule="auto"/>
      <w:ind w:left="714" w:hanging="357"/>
      <w:contextualSpacing/>
      <w:jc w:val="center"/>
    </w:pPr>
    <w:rPr>
      <w:rFonts w:cs="Arial"/>
      <w:bCs/>
      <w:sz w:val="20"/>
      <w:szCs w:val="20"/>
    </w:rPr>
  </w:style>
  <w:style w:type="paragraph" w:customStyle="1" w:styleId="Pogalineje">
    <w:name w:val="Pog_alineje"/>
    <w:basedOn w:val="Pogodstavek"/>
    <w:qFormat/>
    <w:rsid w:val="007120C9"/>
    <w:pPr>
      <w:numPr>
        <w:ilvl w:val="1"/>
        <w:numId w:val="104"/>
      </w:numPr>
      <w:ind w:left="714" w:hanging="357"/>
    </w:pPr>
  </w:style>
  <w:style w:type="paragraph" w:customStyle="1" w:styleId="pOGODBAPOGLAVJE">
    <w:name w:val="pOGODBA_POGLAVJE"/>
    <w:basedOn w:val="Navaden"/>
    <w:qFormat/>
    <w:rsid w:val="007120C9"/>
    <w:pPr>
      <w:spacing w:after="0" w:line="240" w:lineRule="auto"/>
      <w:ind w:left="720" w:hanging="360"/>
    </w:pPr>
    <w:rPr>
      <w:rFonts w:cs="Arial"/>
      <w:b/>
      <w:sz w:val="20"/>
      <w:szCs w:val="20"/>
    </w:rPr>
  </w:style>
  <w:style w:type="paragraph" w:customStyle="1" w:styleId="lenpogodba">
    <w:name w:val="Člen_pogodba"/>
    <w:basedOn w:val="Navaden"/>
    <w:link w:val="lenpogodbaZnak"/>
    <w:rsid w:val="007120C9"/>
    <w:pPr>
      <w:keepNext/>
      <w:numPr>
        <w:numId w:val="113"/>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7120C9"/>
    <w:rPr>
      <w:rFonts w:cstheme="minorHAns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0666798">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767337790">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7071198">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jerneja.zorko@komunala-slb.si" TargetMode="External"/><Relationship Id="rId4" Type="http://schemas.openxmlformats.org/officeDocument/2006/relationships/styles" Target="styles.xml"/><Relationship Id="rId9" Type="http://schemas.openxmlformats.org/officeDocument/2006/relationships/hyperlink" Target="mailto:racuni@komunala-slb.si"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3</TotalTime>
  <Pages>9</Pages>
  <Words>4701</Words>
  <Characters>26798</Characters>
  <Application>Microsoft Office Word</Application>
  <DocSecurity>8</DocSecurity>
  <Lines>223</Lines>
  <Paragraphs>62</Paragraphs>
  <ScaleCrop>false</ScaleCrop>
  <HeadingPairs>
    <vt:vector size="2" baseType="variant">
      <vt:variant>
        <vt:lpstr>Naslov</vt:lpstr>
      </vt:variant>
      <vt:variant>
        <vt:i4>1</vt:i4>
      </vt:variant>
    </vt:vector>
  </HeadingPairs>
  <TitlesOfParts>
    <vt:vector size="1" baseType="lpstr">
      <vt:lpstr>PREVZEM, PREVOZ IN OBDELAVA ODPADKOV IZ ČISTILNIH NAPRAV</vt:lpstr>
    </vt:vector>
  </TitlesOfParts>
  <Company/>
  <LinksUpToDate>false</LinksUpToDate>
  <CharactersWithSpaces>31437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PREVZEM, PREVOZ IN OBDELAVA ODPADKOV IZ ČISTILNIH NAPRAV</dc:title>
  <dc:subject>DOKUMENTACIJA V ZVEZI Z ODDAJO JAVNEGA NAROČILA</dc:subject>
  <dc:creator>Tanja</dc:creator>
  <cp:keywords/>
  <cp:lastModifiedBy>Tanja Vintar</cp:lastModifiedBy>
  <cp:revision>5</cp:revision>
  <cp:lastPrinted>2024-01-17T10:33:00Z</cp:lastPrinted>
  <dcterms:created xsi:type="dcterms:W3CDTF">2024-12-03T13:42:00Z</dcterms:created>
  <dcterms:modified xsi:type="dcterms:W3CDTF">2024-12-03T14:35:00Z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